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969" w:rsidRDefault="00153969" w:rsidP="00587EFA">
      <w:pPr>
        <w:pStyle w:val="CRCoverPage"/>
        <w:tabs>
          <w:tab w:val="right" w:pos="9639"/>
        </w:tabs>
        <w:spacing w:after="0"/>
        <w:rPr>
          <w:rFonts w:eastAsia="宋体"/>
          <w:b/>
          <w:i/>
          <w:sz w:val="28"/>
          <w:lang w:val="en-US" w:eastAsia="zh-CN"/>
        </w:rPr>
      </w:pPr>
      <w:r>
        <w:rPr>
          <w:b/>
          <w:sz w:val="24"/>
        </w:rPr>
        <w:t>3GPP TSG-</w:t>
      </w:r>
      <w:r w:rsidR="003414F3">
        <w:fldChar w:fldCharType="begin"/>
      </w:r>
      <w:r w:rsidR="003414F3">
        <w:instrText xml:space="preserve"> DOCPROPERTY  TSG/WGRef  \* MERGEFORMAT </w:instrText>
      </w:r>
      <w:r w:rsidR="003414F3">
        <w:fldChar w:fldCharType="separate"/>
      </w:r>
      <w:r>
        <w:rPr>
          <w:b/>
          <w:sz w:val="24"/>
        </w:rPr>
        <w:t>WG4</w:t>
      </w:r>
      <w:r w:rsidR="003414F3">
        <w:rPr>
          <w:b/>
          <w:sz w:val="24"/>
        </w:rPr>
        <w:fldChar w:fldCharType="end"/>
      </w:r>
      <w:r>
        <w:rPr>
          <w:b/>
          <w:sz w:val="24"/>
        </w:rPr>
        <w:t xml:space="preserve"> Meeting #</w:t>
      </w:r>
      <w:r w:rsidR="003414F3">
        <w:fldChar w:fldCharType="begin"/>
      </w:r>
      <w:r w:rsidR="003414F3">
        <w:instrText xml:space="preserve"> DOCPROPERTY  MtgSeq  \* MERGEFORMAT </w:instrText>
      </w:r>
      <w:r w:rsidR="003414F3">
        <w:fldChar w:fldCharType="separate"/>
      </w:r>
      <w:r>
        <w:rPr>
          <w:b/>
          <w:sz w:val="24"/>
        </w:rPr>
        <w:t xml:space="preserve"> 111</w:t>
      </w:r>
      <w:r w:rsidR="003414F3">
        <w:rPr>
          <w:b/>
          <w:sz w:val="24"/>
        </w:rPr>
        <w:fldChar w:fldCharType="end"/>
      </w:r>
      <w:r>
        <w:rPr>
          <w:b/>
          <w:i/>
          <w:sz w:val="28"/>
        </w:rPr>
        <w:tab/>
      </w:r>
      <w:r w:rsidR="003414F3">
        <w:fldChar w:fldCharType="begin"/>
      </w:r>
      <w:r w:rsidR="003414F3">
        <w:instrText xml:space="preserve"> DOCPROPERTY  Tdoc#  \* MERGEFORMAT </w:instrText>
      </w:r>
      <w:r w:rsidR="003414F3">
        <w:fldChar w:fldCharType="separate"/>
      </w:r>
      <w:r>
        <w:rPr>
          <w:b/>
          <w:i/>
          <w:sz w:val="28"/>
        </w:rPr>
        <w:t>R4-</w:t>
      </w:r>
      <w:r>
        <w:rPr>
          <w:rFonts w:eastAsia="宋体"/>
          <w:b/>
          <w:i/>
          <w:sz w:val="28"/>
          <w:lang w:val="en-US" w:eastAsia="zh-CN"/>
        </w:rPr>
        <w:t>2</w:t>
      </w:r>
      <w:r w:rsidR="003414F3">
        <w:rPr>
          <w:rFonts w:eastAsia="宋体"/>
          <w:b/>
          <w:i/>
          <w:sz w:val="28"/>
          <w:lang w:val="en-US" w:eastAsia="zh-CN"/>
        </w:rPr>
        <w:fldChar w:fldCharType="end"/>
      </w:r>
      <w:r w:rsidR="005102ED">
        <w:rPr>
          <w:rFonts w:eastAsia="宋体"/>
          <w:b/>
          <w:i/>
          <w:sz w:val="28"/>
          <w:lang w:val="en-US" w:eastAsia="zh-CN"/>
        </w:rPr>
        <w:t>409700</w:t>
      </w:r>
    </w:p>
    <w:p w:rsidR="00153969" w:rsidRPr="00D33633" w:rsidRDefault="00153969" w:rsidP="00153969">
      <w:pPr>
        <w:pStyle w:val="CRCoverPage"/>
        <w:outlineLvl w:val="0"/>
        <w:rPr>
          <w:b/>
          <w:sz w:val="24"/>
        </w:rPr>
      </w:pPr>
      <w:r w:rsidRPr="00E00968">
        <w:rPr>
          <w:b/>
          <w:sz w:val="24"/>
        </w:rPr>
        <w:t>Fukuoka</w:t>
      </w:r>
      <w:r>
        <w:rPr>
          <w:b/>
          <w:sz w:val="24"/>
        </w:rPr>
        <w:t xml:space="preserve">, Japan, 20- </w:t>
      </w:r>
      <w:r w:rsidR="003414F3">
        <w:fldChar w:fldCharType="begin"/>
      </w:r>
      <w:r w:rsidR="003414F3">
        <w:instrText xml:space="preserve"> DOCPROPERTY  EndDate  \* MERGEFORMAT </w:instrText>
      </w:r>
      <w:r w:rsidR="003414F3">
        <w:fldChar w:fldCharType="separate"/>
      </w:r>
      <w:r>
        <w:rPr>
          <w:b/>
          <w:sz w:val="24"/>
        </w:rPr>
        <w:t>24 May 2024</w:t>
      </w:r>
      <w:r w:rsidR="003414F3">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2E704D">
        <w:tc>
          <w:tcPr>
            <w:tcW w:w="9641" w:type="dxa"/>
            <w:gridSpan w:val="9"/>
            <w:tcBorders>
              <w:top w:val="single" w:sz="4" w:space="0" w:color="auto"/>
              <w:left w:val="single" w:sz="4" w:space="0" w:color="auto"/>
              <w:right w:val="single" w:sz="4" w:space="0" w:color="auto"/>
            </w:tcBorders>
          </w:tcPr>
          <w:p w:rsidR="002E704D" w:rsidRDefault="008E0ED5">
            <w:pPr>
              <w:pStyle w:val="CRCoverPage"/>
              <w:spacing w:after="0"/>
              <w:jc w:val="right"/>
              <w:rPr>
                <w:i/>
              </w:rPr>
            </w:pPr>
            <w:r>
              <w:rPr>
                <w:i/>
                <w:sz w:val="14"/>
              </w:rPr>
              <w:t>CR-Form-v12.3</w:t>
            </w:r>
          </w:p>
        </w:tc>
      </w:tr>
      <w:tr w:rsidR="002E704D">
        <w:tc>
          <w:tcPr>
            <w:tcW w:w="9641" w:type="dxa"/>
            <w:gridSpan w:val="9"/>
            <w:tcBorders>
              <w:left w:val="single" w:sz="4" w:space="0" w:color="auto"/>
              <w:right w:val="single" w:sz="4" w:space="0" w:color="auto"/>
            </w:tcBorders>
          </w:tcPr>
          <w:p w:rsidR="002E704D" w:rsidRDefault="008E0ED5">
            <w:pPr>
              <w:pStyle w:val="CRCoverPage"/>
              <w:spacing w:after="0"/>
              <w:jc w:val="center"/>
            </w:pPr>
            <w:r>
              <w:rPr>
                <w:b/>
                <w:sz w:val="32"/>
              </w:rPr>
              <w:t>CHANGE REQUEST</w:t>
            </w:r>
          </w:p>
        </w:tc>
      </w:tr>
      <w:tr w:rsidR="002E704D">
        <w:tc>
          <w:tcPr>
            <w:tcW w:w="9641" w:type="dxa"/>
            <w:gridSpan w:val="9"/>
            <w:tcBorders>
              <w:left w:val="single" w:sz="4" w:space="0" w:color="auto"/>
              <w:right w:val="single" w:sz="4" w:space="0" w:color="auto"/>
            </w:tcBorders>
          </w:tcPr>
          <w:p w:rsidR="002E704D" w:rsidRDefault="002E704D">
            <w:pPr>
              <w:pStyle w:val="CRCoverPage"/>
              <w:spacing w:after="0"/>
              <w:rPr>
                <w:sz w:val="8"/>
                <w:szCs w:val="8"/>
              </w:rPr>
            </w:pPr>
          </w:p>
        </w:tc>
      </w:tr>
      <w:tr w:rsidR="002E704D">
        <w:tc>
          <w:tcPr>
            <w:tcW w:w="142" w:type="dxa"/>
            <w:tcBorders>
              <w:left w:val="single" w:sz="4" w:space="0" w:color="auto"/>
            </w:tcBorders>
          </w:tcPr>
          <w:p w:rsidR="002E704D" w:rsidRDefault="002E704D">
            <w:pPr>
              <w:pStyle w:val="CRCoverPage"/>
              <w:spacing w:after="0"/>
              <w:jc w:val="right"/>
            </w:pPr>
          </w:p>
        </w:tc>
        <w:tc>
          <w:tcPr>
            <w:tcW w:w="1559" w:type="dxa"/>
            <w:shd w:val="pct30" w:color="FFFF00" w:fill="auto"/>
          </w:tcPr>
          <w:p w:rsidR="002E704D" w:rsidRDefault="008E0ED5">
            <w:pPr>
              <w:pStyle w:val="CRCoverPage"/>
              <w:spacing w:after="0"/>
              <w:jc w:val="right"/>
              <w:rPr>
                <w:b/>
                <w:sz w:val="28"/>
                <w:lang w:val="en-US" w:eastAsia="zh-CN"/>
              </w:rPr>
            </w:pPr>
            <w:r>
              <w:rPr>
                <w:rFonts w:hint="eastAsia"/>
                <w:b/>
                <w:sz w:val="28"/>
                <w:lang w:val="en-US" w:eastAsia="zh-CN"/>
              </w:rPr>
              <w:t>38.133</w:t>
            </w:r>
          </w:p>
        </w:tc>
        <w:tc>
          <w:tcPr>
            <w:tcW w:w="709" w:type="dxa"/>
          </w:tcPr>
          <w:p w:rsidR="002E704D" w:rsidRDefault="008E0ED5">
            <w:pPr>
              <w:pStyle w:val="CRCoverPage"/>
              <w:spacing w:after="0"/>
              <w:jc w:val="center"/>
            </w:pPr>
            <w:r>
              <w:rPr>
                <w:b/>
                <w:sz w:val="28"/>
              </w:rPr>
              <w:t>CR</w:t>
            </w:r>
          </w:p>
        </w:tc>
        <w:tc>
          <w:tcPr>
            <w:tcW w:w="1276" w:type="dxa"/>
            <w:shd w:val="pct30" w:color="FFFF00" w:fill="auto"/>
          </w:tcPr>
          <w:p w:rsidR="002E704D" w:rsidRDefault="009B1756">
            <w:pPr>
              <w:pStyle w:val="CRCoverPage"/>
              <w:spacing w:after="0"/>
              <w:jc w:val="center"/>
              <w:rPr>
                <w:lang w:val="en-US" w:eastAsia="zh-CN"/>
              </w:rPr>
            </w:pPr>
            <w:r>
              <w:rPr>
                <w:b/>
                <w:sz w:val="28"/>
                <w:lang w:val="en-US" w:eastAsia="zh-CN"/>
              </w:rPr>
              <w:t>Draft CR</w:t>
            </w:r>
          </w:p>
        </w:tc>
        <w:tc>
          <w:tcPr>
            <w:tcW w:w="709" w:type="dxa"/>
          </w:tcPr>
          <w:p w:rsidR="002E704D" w:rsidRDefault="008E0ED5">
            <w:pPr>
              <w:pStyle w:val="CRCoverPage"/>
              <w:tabs>
                <w:tab w:val="right" w:pos="625"/>
              </w:tabs>
              <w:spacing w:after="0"/>
              <w:jc w:val="center"/>
            </w:pPr>
            <w:r>
              <w:rPr>
                <w:b/>
                <w:bCs/>
                <w:sz w:val="28"/>
              </w:rPr>
              <w:t>rev</w:t>
            </w:r>
          </w:p>
        </w:tc>
        <w:tc>
          <w:tcPr>
            <w:tcW w:w="992" w:type="dxa"/>
            <w:shd w:val="pct30" w:color="FFFF00" w:fill="auto"/>
          </w:tcPr>
          <w:p w:rsidR="002E704D" w:rsidRDefault="00153969">
            <w:pPr>
              <w:pStyle w:val="CRCoverPage"/>
              <w:spacing w:after="0"/>
              <w:jc w:val="center"/>
              <w:rPr>
                <w:b/>
              </w:rPr>
            </w:pPr>
            <w:r>
              <w:rPr>
                <w:b/>
                <w:sz w:val="28"/>
                <w:lang w:val="en-US" w:eastAsia="zh-CN"/>
              </w:rPr>
              <w:t>-</w:t>
            </w:r>
          </w:p>
        </w:tc>
        <w:tc>
          <w:tcPr>
            <w:tcW w:w="2410" w:type="dxa"/>
          </w:tcPr>
          <w:p w:rsidR="002E704D" w:rsidRDefault="008E0ED5">
            <w:pPr>
              <w:pStyle w:val="CRCoverPage"/>
              <w:tabs>
                <w:tab w:val="right" w:pos="1825"/>
              </w:tabs>
              <w:spacing w:after="0"/>
              <w:jc w:val="center"/>
            </w:pPr>
            <w:r>
              <w:rPr>
                <w:b/>
                <w:sz w:val="28"/>
                <w:szCs w:val="28"/>
              </w:rPr>
              <w:t>Current version:</w:t>
            </w:r>
          </w:p>
        </w:tc>
        <w:tc>
          <w:tcPr>
            <w:tcW w:w="1604" w:type="dxa"/>
            <w:shd w:val="pct30" w:color="FFFF00" w:fill="auto"/>
          </w:tcPr>
          <w:p w:rsidR="002E704D" w:rsidRDefault="008E0ED5">
            <w:pPr>
              <w:pStyle w:val="CRCoverPage"/>
              <w:spacing w:after="0"/>
              <w:jc w:val="center"/>
              <w:rPr>
                <w:sz w:val="28"/>
              </w:rPr>
            </w:pPr>
            <w:r>
              <w:rPr>
                <w:b/>
                <w:bCs/>
                <w:sz w:val="28"/>
                <w:szCs w:val="28"/>
                <w:lang w:eastAsia="zh-CN"/>
              </w:rPr>
              <w:t>18.</w:t>
            </w:r>
            <w:r w:rsidR="0028666F">
              <w:rPr>
                <w:b/>
                <w:bCs/>
                <w:sz w:val="28"/>
                <w:szCs w:val="28"/>
                <w:lang w:val="en-US" w:eastAsia="zh-CN"/>
              </w:rPr>
              <w:t>5</w:t>
            </w:r>
            <w:r>
              <w:rPr>
                <w:b/>
                <w:bCs/>
                <w:sz w:val="28"/>
                <w:szCs w:val="28"/>
                <w:lang w:eastAsia="zh-CN"/>
              </w:rPr>
              <w:t>.0</w:t>
            </w:r>
          </w:p>
        </w:tc>
        <w:tc>
          <w:tcPr>
            <w:tcW w:w="240" w:type="dxa"/>
            <w:tcBorders>
              <w:right w:val="single" w:sz="4" w:space="0" w:color="auto"/>
            </w:tcBorders>
          </w:tcPr>
          <w:p w:rsidR="002E704D" w:rsidRDefault="002E704D">
            <w:pPr>
              <w:pStyle w:val="CRCoverPage"/>
              <w:spacing w:after="0"/>
            </w:pPr>
          </w:p>
        </w:tc>
      </w:tr>
      <w:tr w:rsidR="002E704D">
        <w:tc>
          <w:tcPr>
            <w:tcW w:w="9641" w:type="dxa"/>
            <w:gridSpan w:val="9"/>
            <w:tcBorders>
              <w:left w:val="single" w:sz="4" w:space="0" w:color="auto"/>
              <w:right w:val="single" w:sz="4" w:space="0" w:color="auto"/>
            </w:tcBorders>
          </w:tcPr>
          <w:p w:rsidR="002E704D" w:rsidRDefault="002E704D">
            <w:pPr>
              <w:pStyle w:val="CRCoverPage"/>
              <w:spacing w:after="0"/>
            </w:pPr>
          </w:p>
        </w:tc>
      </w:tr>
      <w:tr w:rsidR="002E704D">
        <w:tc>
          <w:tcPr>
            <w:tcW w:w="9641" w:type="dxa"/>
            <w:gridSpan w:val="9"/>
            <w:tcBorders>
              <w:top w:val="single" w:sz="4" w:space="0" w:color="auto"/>
            </w:tcBorders>
          </w:tcPr>
          <w:p w:rsidR="002E704D" w:rsidRDefault="008E0ED5">
            <w:pPr>
              <w:pStyle w:val="CRCoverPage"/>
              <w:spacing w:after="0"/>
              <w:jc w:val="center"/>
              <w:rPr>
                <w:rFonts w:cs="Arial"/>
                <w:i/>
              </w:rPr>
            </w:pPr>
            <w:r>
              <w:rPr>
                <w:rFonts w:cs="Arial"/>
                <w:i/>
              </w:rPr>
              <w:t xml:space="preserve">For </w:t>
            </w:r>
            <w:hyperlink r:id="rId9" w:anchor="_blank" w:history="1">
              <w:r>
                <w:rPr>
                  <w:rStyle w:val="af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1"/>
                  <w:rFonts w:cs="Arial"/>
                  <w:i/>
                </w:rPr>
                <w:t>http://www.3gpp.org/Change-Requests</w:t>
              </w:r>
            </w:hyperlink>
            <w:r>
              <w:rPr>
                <w:rFonts w:cs="Arial"/>
                <w:i/>
              </w:rPr>
              <w:t>.</w:t>
            </w:r>
          </w:p>
        </w:tc>
      </w:tr>
      <w:tr w:rsidR="002E704D">
        <w:tc>
          <w:tcPr>
            <w:tcW w:w="9641" w:type="dxa"/>
            <w:gridSpan w:val="9"/>
          </w:tcPr>
          <w:p w:rsidR="002E704D" w:rsidRDefault="002E704D">
            <w:pPr>
              <w:pStyle w:val="CRCoverPage"/>
              <w:spacing w:after="0"/>
              <w:rPr>
                <w:sz w:val="8"/>
                <w:szCs w:val="8"/>
              </w:rPr>
            </w:pPr>
          </w:p>
        </w:tc>
      </w:tr>
    </w:tbl>
    <w:p w:rsidR="002E704D" w:rsidRDefault="002E70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704D">
        <w:tc>
          <w:tcPr>
            <w:tcW w:w="2835" w:type="dxa"/>
          </w:tcPr>
          <w:p w:rsidR="002E704D" w:rsidRDefault="008E0ED5">
            <w:pPr>
              <w:pStyle w:val="CRCoverPage"/>
              <w:tabs>
                <w:tab w:val="right" w:pos="2751"/>
              </w:tabs>
              <w:spacing w:after="0"/>
              <w:rPr>
                <w:b/>
                <w:i/>
              </w:rPr>
            </w:pPr>
            <w:r>
              <w:rPr>
                <w:b/>
                <w:i/>
              </w:rPr>
              <w:t>Proposed change affects:</w:t>
            </w:r>
          </w:p>
        </w:tc>
        <w:tc>
          <w:tcPr>
            <w:tcW w:w="1418" w:type="dxa"/>
          </w:tcPr>
          <w:p w:rsidR="002E704D" w:rsidRDefault="008E0ED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704D" w:rsidRDefault="002E704D">
            <w:pPr>
              <w:pStyle w:val="CRCoverPage"/>
              <w:spacing w:after="0"/>
              <w:jc w:val="center"/>
              <w:rPr>
                <w:b/>
                <w:caps/>
              </w:rPr>
            </w:pPr>
          </w:p>
        </w:tc>
        <w:tc>
          <w:tcPr>
            <w:tcW w:w="709" w:type="dxa"/>
            <w:tcBorders>
              <w:left w:val="single" w:sz="4" w:space="0" w:color="auto"/>
            </w:tcBorders>
          </w:tcPr>
          <w:p w:rsidR="002E704D" w:rsidRDefault="008E0ED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704D" w:rsidRDefault="008E0ED5">
            <w:pPr>
              <w:pStyle w:val="CRCoverPage"/>
              <w:spacing w:after="0"/>
              <w:jc w:val="center"/>
              <w:rPr>
                <w:b/>
                <w:caps/>
              </w:rPr>
            </w:pPr>
            <w:r>
              <w:rPr>
                <w:b/>
                <w:caps/>
              </w:rPr>
              <w:t>x</w:t>
            </w:r>
          </w:p>
        </w:tc>
        <w:tc>
          <w:tcPr>
            <w:tcW w:w="2126" w:type="dxa"/>
          </w:tcPr>
          <w:p w:rsidR="002E704D" w:rsidRDefault="008E0ED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704D" w:rsidRDefault="002E704D">
            <w:pPr>
              <w:pStyle w:val="CRCoverPage"/>
              <w:spacing w:after="0"/>
              <w:jc w:val="center"/>
              <w:rPr>
                <w:b/>
                <w:caps/>
              </w:rPr>
            </w:pPr>
          </w:p>
        </w:tc>
        <w:tc>
          <w:tcPr>
            <w:tcW w:w="1418" w:type="dxa"/>
            <w:tcBorders>
              <w:left w:val="nil"/>
            </w:tcBorders>
          </w:tcPr>
          <w:p w:rsidR="002E704D" w:rsidRDefault="008E0ED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704D" w:rsidRDefault="002E704D">
            <w:pPr>
              <w:pStyle w:val="CRCoverPage"/>
              <w:spacing w:after="0"/>
              <w:jc w:val="center"/>
              <w:rPr>
                <w:b/>
                <w:bCs/>
                <w:caps/>
              </w:rPr>
            </w:pPr>
          </w:p>
        </w:tc>
      </w:tr>
    </w:tbl>
    <w:p w:rsidR="002E704D" w:rsidRDefault="002E70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704D">
        <w:tc>
          <w:tcPr>
            <w:tcW w:w="9640" w:type="dxa"/>
            <w:gridSpan w:val="11"/>
          </w:tcPr>
          <w:p w:rsidR="002E704D" w:rsidRDefault="002E704D">
            <w:pPr>
              <w:pStyle w:val="CRCoverPage"/>
              <w:spacing w:after="0"/>
              <w:rPr>
                <w:sz w:val="8"/>
                <w:szCs w:val="8"/>
              </w:rPr>
            </w:pPr>
          </w:p>
        </w:tc>
      </w:tr>
      <w:tr w:rsidR="002E704D">
        <w:tc>
          <w:tcPr>
            <w:tcW w:w="1843" w:type="dxa"/>
            <w:tcBorders>
              <w:top w:val="single" w:sz="4" w:space="0" w:color="auto"/>
              <w:left w:val="single" w:sz="4" w:space="0" w:color="auto"/>
            </w:tcBorders>
          </w:tcPr>
          <w:p w:rsidR="002E704D" w:rsidRDefault="008E0ED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704D" w:rsidRDefault="009B1756" w:rsidP="006B3D7D">
            <w:pPr>
              <w:pStyle w:val="CRCoverPage"/>
              <w:spacing w:after="0"/>
              <w:ind w:left="100"/>
            </w:pPr>
            <w:r>
              <w:rPr>
                <w:rFonts w:eastAsia="宋体"/>
                <w:lang w:eastAsia="zh-CN"/>
              </w:rPr>
              <w:t xml:space="preserve">Draft CR on </w:t>
            </w:r>
            <w:r w:rsidR="00FB5D56">
              <w:rPr>
                <w:rFonts w:eastAsia="宋体"/>
                <w:lang w:eastAsia="zh-CN"/>
              </w:rPr>
              <w:t>test case</w:t>
            </w:r>
            <w:r>
              <w:rPr>
                <w:rFonts w:eastAsia="宋体"/>
                <w:lang w:eastAsia="zh-CN"/>
              </w:rPr>
              <w:t xml:space="preserve"> for </w:t>
            </w:r>
            <w:r w:rsidR="00FB5D56">
              <w:rPr>
                <w:rFonts w:eastAsia="宋体"/>
                <w:lang w:eastAsia="zh-CN"/>
              </w:rPr>
              <w:t>RedCap positioning</w:t>
            </w:r>
          </w:p>
        </w:tc>
      </w:tr>
      <w:tr w:rsidR="002E704D">
        <w:tc>
          <w:tcPr>
            <w:tcW w:w="1843" w:type="dxa"/>
            <w:tcBorders>
              <w:left w:val="single" w:sz="4" w:space="0" w:color="auto"/>
            </w:tcBorders>
          </w:tcPr>
          <w:p w:rsidR="002E704D" w:rsidRDefault="002E704D">
            <w:pPr>
              <w:pStyle w:val="CRCoverPage"/>
              <w:spacing w:after="0"/>
              <w:rPr>
                <w:b/>
                <w:i/>
                <w:sz w:val="8"/>
                <w:szCs w:val="8"/>
              </w:rPr>
            </w:pPr>
          </w:p>
        </w:tc>
        <w:tc>
          <w:tcPr>
            <w:tcW w:w="7797" w:type="dxa"/>
            <w:gridSpan w:val="10"/>
            <w:tcBorders>
              <w:right w:val="single" w:sz="4" w:space="0" w:color="auto"/>
            </w:tcBorders>
          </w:tcPr>
          <w:p w:rsidR="002E704D" w:rsidRDefault="002E704D">
            <w:pPr>
              <w:pStyle w:val="CRCoverPage"/>
              <w:spacing w:after="0"/>
              <w:rPr>
                <w:sz w:val="8"/>
                <w:szCs w:val="8"/>
              </w:rPr>
            </w:pPr>
          </w:p>
        </w:tc>
      </w:tr>
      <w:tr w:rsidR="002E704D">
        <w:tc>
          <w:tcPr>
            <w:tcW w:w="1843" w:type="dxa"/>
            <w:tcBorders>
              <w:left w:val="single" w:sz="4" w:space="0" w:color="auto"/>
            </w:tcBorders>
          </w:tcPr>
          <w:p w:rsidR="002E704D" w:rsidRDefault="008E0ED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704D" w:rsidRDefault="008E0ED5">
            <w:pPr>
              <w:pStyle w:val="CRCoverPage"/>
              <w:spacing w:after="0"/>
              <w:ind w:left="100"/>
            </w:pPr>
            <w:r>
              <w:rPr>
                <w:rFonts w:hint="eastAsia"/>
                <w:lang w:val="en-US" w:eastAsia="zh-CN"/>
              </w:rPr>
              <w:t>ZTE Corporation</w:t>
            </w:r>
            <w:r w:rsidR="005102ED">
              <w:rPr>
                <w:lang w:val="en-US" w:eastAsia="zh-CN"/>
              </w:rPr>
              <w:t>, Sanechips</w:t>
            </w:r>
            <w:bookmarkStart w:id="0" w:name="_GoBack"/>
            <w:bookmarkEnd w:id="0"/>
          </w:p>
        </w:tc>
      </w:tr>
      <w:tr w:rsidR="002E704D">
        <w:tc>
          <w:tcPr>
            <w:tcW w:w="1843" w:type="dxa"/>
            <w:tcBorders>
              <w:left w:val="single" w:sz="4" w:space="0" w:color="auto"/>
            </w:tcBorders>
          </w:tcPr>
          <w:p w:rsidR="002E704D" w:rsidRDefault="008E0ED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704D" w:rsidRDefault="008E0ED5">
            <w:pPr>
              <w:pStyle w:val="CRCoverPage"/>
              <w:spacing w:after="0"/>
              <w:ind w:left="100"/>
            </w:pPr>
            <w:r>
              <w:t>R4</w:t>
            </w:r>
          </w:p>
        </w:tc>
      </w:tr>
      <w:tr w:rsidR="002E704D">
        <w:tc>
          <w:tcPr>
            <w:tcW w:w="1843" w:type="dxa"/>
            <w:tcBorders>
              <w:left w:val="single" w:sz="4" w:space="0" w:color="auto"/>
            </w:tcBorders>
          </w:tcPr>
          <w:p w:rsidR="002E704D" w:rsidRDefault="002E704D">
            <w:pPr>
              <w:pStyle w:val="CRCoverPage"/>
              <w:spacing w:after="0"/>
              <w:rPr>
                <w:b/>
                <w:i/>
                <w:sz w:val="8"/>
                <w:szCs w:val="8"/>
              </w:rPr>
            </w:pPr>
          </w:p>
        </w:tc>
        <w:tc>
          <w:tcPr>
            <w:tcW w:w="7797" w:type="dxa"/>
            <w:gridSpan w:val="10"/>
            <w:tcBorders>
              <w:right w:val="single" w:sz="4" w:space="0" w:color="auto"/>
            </w:tcBorders>
          </w:tcPr>
          <w:p w:rsidR="002E704D" w:rsidRDefault="002E704D">
            <w:pPr>
              <w:pStyle w:val="CRCoverPage"/>
              <w:spacing w:after="0"/>
              <w:rPr>
                <w:sz w:val="8"/>
                <w:szCs w:val="8"/>
              </w:rPr>
            </w:pPr>
          </w:p>
        </w:tc>
      </w:tr>
      <w:tr w:rsidR="002D376C">
        <w:tc>
          <w:tcPr>
            <w:tcW w:w="1843" w:type="dxa"/>
            <w:tcBorders>
              <w:left w:val="single" w:sz="4" w:space="0" w:color="auto"/>
            </w:tcBorders>
          </w:tcPr>
          <w:p w:rsidR="002D376C" w:rsidRDefault="002D376C" w:rsidP="002D376C">
            <w:pPr>
              <w:pStyle w:val="CRCoverPage"/>
              <w:tabs>
                <w:tab w:val="right" w:pos="1759"/>
              </w:tabs>
              <w:spacing w:after="0"/>
              <w:rPr>
                <w:b/>
                <w:i/>
              </w:rPr>
            </w:pPr>
            <w:r>
              <w:rPr>
                <w:b/>
                <w:i/>
              </w:rPr>
              <w:t>Work item code:</w:t>
            </w:r>
          </w:p>
        </w:tc>
        <w:tc>
          <w:tcPr>
            <w:tcW w:w="3686" w:type="dxa"/>
            <w:gridSpan w:val="5"/>
            <w:shd w:val="pct30" w:color="FFFF00" w:fill="auto"/>
          </w:tcPr>
          <w:p w:rsidR="002D376C" w:rsidRPr="00FB5D56" w:rsidRDefault="00FB5D56" w:rsidP="002D376C">
            <w:pPr>
              <w:spacing w:after="0"/>
              <w:rPr>
                <w:rFonts w:ascii="Arial" w:hAnsi="Arial"/>
                <w:lang w:val="en-US" w:eastAsia="zh-CN"/>
              </w:rPr>
            </w:pPr>
            <w:r w:rsidRPr="00FB5D56">
              <w:rPr>
                <w:rFonts w:ascii="Arial" w:hAnsi="Arial"/>
                <w:lang w:val="en-US" w:eastAsia="zh-CN"/>
              </w:rPr>
              <w:t>NR_pos_enh2-Perf</w:t>
            </w:r>
          </w:p>
        </w:tc>
        <w:tc>
          <w:tcPr>
            <w:tcW w:w="567" w:type="dxa"/>
            <w:tcBorders>
              <w:left w:val="nil"/>
            </w:tcBorders>
          </w:tcPr>
          <w:p w:rsidR="002D376C" w:rsidRDefault="002D376C" w:rsidP="002D376C">
            <w:pPr>
              <w:pStyle w:val="CRCoverPage"/>
              <w:spacing w:after="0"/>
              <w:ind w:right="100"/>
            </w:pPr>
          </w:p>
        </w:tc>
        <w:tc>
          <w:tcPr>
            <w:tcW w:w="1417" w:type="dxa"/>
            <w:gridSpan w:val="3"/>
            <w:tcBorders>
              <w:left w:val="nil"/>
            </w:tcBorders>
          </w:tcPr>
          <w:p w:rsidR="002D376C" w:rsidRDefault="002D376C" w:rsidP="002D376C">
            <w:pPr>
              <w:pStyle w:val="CRCoverPage"/>
              <w:spacing w:after="0"/>
              <w:jc w:val="right"/>
            </w:pPr>
            <w:r>
              <w:rPr>
                <w:b/>
                <w:i/>
              </w:rPr>
              <w:t>Date:</w:t>
            </w:r>
          </w:p>
        </w:tc>
        <w:tc>
          <w:tcPr>
            <w:tcW w:w="2127" w:type="dxa"/>
            <w:tcBorders>
              <w:right w:val="single" w:sz="4" w:space="0" w:color="auto"/>
            </w:tcBorders>
            <w:shd w:val="pct30" w:color="FFFF00" w:fill="auto"/>
          </w:tcPr>
          <w:p w:rsidR="002D376C" w:rsidRDefault="002D376C" w:rsidP="002D376C">
            <w:pPr>
              <w:pStyle w:val="CRCoverPage"/>
              <w:spacing w:after="0"/>
              <w:ind w:left="100"/>
            </w:pPr>
            <w:r>
              <w:t>202</w:t>
            </w:r>
            <w:r>
              <w:rPr>
                <w:rFonts w:hint="eastAsia"/>
                <w:lang w:val="en-US" w:eastAsia="zh-CN"/>
              </w:rPr>
              <w:t>4</w:t>
            </w:r>
            <w:r>
              <w:t>-0</w:t>
            </w:r>
            <w:r w:rsidR="00E92330">
              <w:rPr>
                <w:lang w:val="en-US" w:eastAsia="zh-CN"/>
              </w:rPr>
              <w:t>5</w:t>
            </w:r>
            <w:r>
              <w:t>-</w:t>
            </w:r>
            <w:r w:rsidR="00E92330">
              <w:rPr>
                <w:lang w:val="en-US" w:eastAsia="zh-CN"/>
              </w:rPr>
              <w:t>09</w:t>
            </w:r>
          </w:p>
        </w:tc>
      </w:tr>
      <w:tr w:rsidR="002D376C">
        <w:tc>
          <w:tcPr>
            <w:tcW w:w="1843" w:type="dxa"/>
            <w:tcBorders>
              <w:left w:val="single" w:sz="4" w:space="0" w:color="auto"/>
            </w:tcBorders>
          </w:tcPr>
          <w:p w:rsidR="002D376C" w:rsidRDefault="002D376C" w:rsidP="002D376C">
            <w:pPr>
              <w:pStyle w:val="CRCoverPage"/>
              <w:spacing w:after="0"/>
              <w:rPr>
                <w:b/>
                <w:i/>
                <w:sz w:val="8"/>
                <w:szCs w:val="8"/>
              </w:rPr>
            </w:pPr>
          </w:p>
        </w:tc>
        <w:tc>
          <w:tcPr>
            <w:tcW w:w="1986" w:type="dxa"/>
            <w:gridSpan w:val="4"/>
          </w:tcPr>
          <w:p w:rsidR="002D376C" w:rsidRDefault="002D376C" w:rsidP="002D376C">
            <w:pPr>
              <w:pStyle w:val="CRCoverPage"/>
              <w:spacing w:after="0"/>
              <w:rPr>
                <w:sz w:val="8"/>
                <w:szCs w:val="8"/>
              </w:rPr>
            </w:pPr>
          </w:p>
        </w:tc>
        <w:tc>
          <w:tcPr>
            <w:tcW w:w="2267" w:type="dxa"/>
            <w:gridSpan w:val="2"/>
          </w:tcPr>
          <w:p w:rsidR="002D376C" w:rsidRDefault="002D376C" w:rsidP="002D376C">
            <w:pPr>
              <w:pStyle w:val="CRCoverPage"/>
              <w:spacing w:after="0"/>
              <w:rPr>
                <w:sz w:val="8"/>
                <w:szCs w:val="8"/>
              </w:rPr>
            </w:pPr>
          </w:p>
        </w:tc>
        <w:tc>
          <w:tcPr>
            <w:tcW w:w="1417" w:type="dxa"/>
            <w:gridSpan w:val="3"/>
          </w:tcPr>
          <w:p w:rsidR="002D376C" w:rsidRDefault="002D376C" w:rsidP="002D376C">
            <w:pPr>
              <w:pStyle w:val="CRCoverPage"/>
              <w:spacing w:after="0"/>
              <w:rPr>
                <w:sz w:val="8"/>
                <w:szCs w:val="8"/>
              </w:rPr>
            </w:pPr>
          </w:p>
        </w:tc>
        <w:tc>
          <w:tcPr>
            <w:tcW w:w="2127" w:type="dxa"/>
            <w:tcBorders>
              <w:right w:val="single" w:sz="4" w:space="0" w:color="auto"/>
            </w:tcBorders>
          </w:tcPr>
          <w:p w:rsidR="002D376C" w:rsidRDefault="002D376C" w:rsidP="002D376C">
            <w:pPr>
              <w:pStyle w:val="CRCoverPage"/>
              <w:spacing w:after="0"/>
              <w:rPr>
                <w:sz w:val="8"/>
                <w:szCs w:val="8"/>
              </w:rPr>
            </w:pPr>
          </w:p>
        </w:tc>
      </w:tr>
      <w:tr w:rsidR="002D376C">
        <w:trPr>
          <w:cantSplit/>
        </w:trPr>
        <w:tc>
          <w:tcPr>
            <w:tcW w:w="1843" w:type="dxa"/>
            <w:tcBorders>
              <w:left w:val="single" w:sz="4" w:space="0" w:color="auto"/>
            </w:tcBorders>
          </w:tcPr>
          <w:p w:rsidR="002D376C" w:rsidRDefault="002D376C" w:rsidP="002D376C">
            <w:pPr>
              <w:pStyle w:val="CRCoverPage"/>
              <w:tabs>
                <w:tab w:val="right" w:pos="1759"/>
              </w:tabs>
              <w:spacing w:after="0"/>
              <w:rPr>
                <w:b/>
                <w:i/>
              </w:rPr>
            </w:pPr>
            <w:r>
              <w:rPr>
                <w:b/>
                <w:i/>
              </w:rPr>
              <w:t>Category:</w:t>
            </w:r>
          </w:p>
        </w:tc>
        <w:tc>
          <w:tcPr>
            <w:tcW w:w="851" w:type="dxa"/>
            <w:shd w:val="pct30" w:color="FFFF00" w:fill="auto"/>
          </w:tcPr>
          <w:p w:rsidR="002D376C" w:rsidRDefault="00BE4021" w:rsidP="002D376C">
            <w:pPr>
              <w:pStyle w:val="CRCoverPage"/>
              <w:spacing w:after="0"/>
              <w:ind w:left="100" w:right="-609"/>
              <w:rPr>
                <w:b/>
                <w:lang w:eastAsia="zh-CN"/>
              </w:rPr>
            </w:pPr>
            <w:r>
              <w:rPr>
                <w:lang w:val="en-US" w:eastAsia="zh-CN"/>
              </w:rPr>
              <w:t>B</w:t>
            </w:r>
          </w:p>
        </w:tc>
        <w:tc>
          <w:tcPr>
            <w:tcW w:w="3402" w:type="dxa"/>
            <w:gridSpan w:val="5"/>
            <w:tcBorders>
              <w:left w:val="nil"/>
            </w:tcBorders>
          </w:tcPr>
          <w:p w:rsidR="002D376C" w:rsidRDefault="002D376C" w:rsidP="002D376C">
            <w:pPr>
              <w:pStyle w:val="CRCoverPage"/>
              <w:spacing w:after="0"/>
            </w:pPr>
          </w:p>
        </w:tc>
        <w:tc>
          <w:tcPr>
            <w:tcW w:w="1417" w:type="dxa"/>
            <w:gridSpan w:val="3"/>
            <w:tcBorders>
              <w:left w:val="nil"/>
            </w:tcBorders>
          </w:tcPr>
          <w:p w:rsidR="002D376C" w:rsidRDefault="002D376C" w:rsidP="002D376C">
            <w:pPr>
              <w:pStyle w:val="CRCoverPage"/>
              <w:spacing w:after="0"/>
              <w:jc w:val="right"/>
              <w:rPr>
                <w:b/>
                <w:i/>
              </w:rPr>
            </w:pPr>
            <w:r>
              <w:rPr>
                <w:b/>
                <w:i/>
              </w:rPr>
              <w:t>Release:</w:t>
            </w:r>
          </w:p>
        </w:tc>
        <w:tc>
          <w:tcPr>
            <w:tcW w:w="2127" w:type="dxa"/>
            <w:tcBorders>
              <w:right w:val="single" w:sz="4" w:space="0" w:color="auto"/>
            </w:tcBorders>
            <w:shd w:val="pct30" w:color="FFFF00" w:fill="auto"/>
          </w:tcPr>
          <w:p w:rsidR="002D376C" w:rsidRDefault="002D376C" w:rsidP="002D376C">
            <w:pPr>
              <w:pStyle w:val="CRCoverPage"/>
              <w:spacing w:after="0"/>
              <w:ind w:left="100"/>
            </w:pPr>
            <w:r>
              <w:rPr>
                <w:rFonts w:hint="eastAsia"/>
                <w:lang w:val="en-US" w:eastAsia="zh-CN"/>
              </w:rPr>
              <w:t>Rel-18</w:t>
            </w:r>
          </w:p>
        </w:tc>
      </w:tr>
      <w:tr w:rsidR="002D376C">
        <w:tc>
          <w:tcPr>
            <w:tcW w:w="1843" w:type="dxa"/>
            <w:tcBorders>
              <w:left w:val="single" w:sz="4" w:space="0" w:color="auto"/>
              <w:bottom w:val="single" w:sz="4" w:space="0" w:color="auto"/>
            </w:tcBorders>
          </w:tcPr>
          <w:p w:rsidR="002D376C" w:rsidRDefault="002D376C" w:rsidP="002D376C">
            <w:pPr>
              <w:pStyle w:val="CRCoverPage"/>
              <w:spacing w:after="0"/>
              <w:rPr>
                <w:b/>
                <w:i/>
              </w:rPr>
            </w:pPr>
          </w:p>
        </w:tc>
        <w:tc>
          <w:tcPr>
            <w:tcW w:w="4677" w:type="dxa"/>
            <w:gridSpan w:val="8"/>
            <w:tcBorders>
              <w:bottom w:val="single" w:sz="4" w:space="0" w:color="auto"/>
            </w:tcBorders>
          </w:tcPr>
          <w:p w:rsidR="002D376C" w:rsidRDefault="002D376C" w:rsidP="002D37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D376C" w:rsidRDefault="002D376C" w:rsidP="002D376C">
            <w:pPr>
              <w:pStyle w:val="CRCoverPage"/>
            </w:pPr>
            <w:r>
              <w:rPr>
                <w:sz w:val="18"/>
              </w:rPr>
              <w:t>Detailed explanations of the above categories can</w:t>
            </w:r>
            <w:r>
              <w:rPr>
                <w:sz w:val="18"/>
              </w:rPr>
              <w:br/>
              <w:t xml:space="preserve">be found in 3GPP </w:t>
            </w:r>
            <w:hyperlink r:id="rId11" w:history="1">
              <w:r>
                <w:rPr>
                  <w:rStyle w:val="afff1"/>
                  <w:sz w:val="18"/>
                </w:rPr>
                <w:t>TR 21.900</w:t>
              </w:r>
            </w:hyperlink>
            <w:r>
              <w:rPr>
                <w:sz w:val="18"/>
              </w:rPr>
              <w:t>.</w:t>
            </w:r>
          </w:p>
        </w:tc>
        <w:tc>
          <w:tcPr>
            <w:tcW w:w="3120" w:type="dxa"/>
            <w:gridSpan w:val="2"/>
            <w:tcBorders>
              <w:bottom w:val="single" w:sz="4" w:space="0" w:color="auto"/>
              <w:right w:val="single" w:sz="4" w:space="0" w:color="auto"/>
            </w:tcBorders>
          </w:tcPr>
          <w:p w:rsidR="002D376C" w:rsidRDefault="002D376C" w:rsidP="002D376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D376C">
        <w:tc>
          <w:tcPr>
            <w:tcW w:w="1843" w:type="dxa"/>
          </w:tcPr>
          <w:p w:rsidR="002D376C" w:rsidRDefault="002D376C" w:rsidP="002D376C">
            <w:pPr>
              <w:pStyle w:val="CRCoverPage"/>
              <w:spacing w:after="0"/>
              <w:rPr>
                <w:b/>
                <w:i/>
                <w:sz w:val="8"/>
                <w:szCs w:val="8"/>
              </w:rPr>
            </w:pPr>
          </w:p>
        </w:tc>
        <w:tc>
          <w:tcPr>
            <w:tcW w:w="7797" w:type="dxa"/>
            <w:gridSpan w:val="10"/>
          </w:tcPr>
          <w:p w:rsidR="002D376C" w:rsidRDefault="002D376C" w:rsidP="002D376C">
            <w:pPr>
              <w:pStyle w:val="CRCoverPage"/>
              <w:spacing w:after="0"/>
              <w:rPr>
                <w:sz w:val="8"/>
                <w:szCs w:val="8"/>
              </w:rPr>
            </w:pPr>
          </w:p>
        </w:tc>
      </w:tr>
      <w:tr w:rsidR="002D376C">
        <w:tc>
          <w:tcPr>
            <w:tcW w:w="2694" w:type="dxa"/>
            <w:gridSpan w:val="2"/>
            <w:tcBorders>
              <w:top w:val="single" w:sz="4" w:space="0" w:color="auto"/>
              <w:left w:val="single" w:sz="4" w:space="0" w:color="auto"/>
            </w:tcBorders>
          </w:tcPr>
          <w:p w:rsidR="002D376C" w:rsidRDefault="002D376C" w:rsidP="002D37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872FA" w:rsidRDefault="00FB5D56" w:rsidP="00FB5D56">
            <w:pPr>
              <w:jc w:val="both"/>
              <w:rPr>
                <w:rFonts w:cs="v4.2.0"/>
                <w:lang w:val="en-US" w:eastAsia="zh-CN"/>
              </w:rPr>
            </w:pPr>
            <w:r>
              <w:rPr>
                <w:rFonts w:ascii="Arial" w:hAnsi="Arial" w:cs="Arial"/>
                <w:lang w:val="en-US" w:eastAsia="zh-CN"/>
              </w:rPr>
              <w:t>Test case</w:t>
            </w:r>
            <w:r w:rsidR="00B872FA">
              <w:rPr>
                <w:rFonts w:ascii="Arial" w:hAnsi="Arial" w:cs="Arial"/>
                <w:lang w:val="en-US" w:eastAsia="zh-CN"/>
              </w:rPr>
              <w:t xml:space="preserve"> shall be defined for </w:t>
            </w:r>
            <w:r>
              <w:rPr>
                <w:rFonts w:ascii="Arial" w:hAnsi="Arial" w:cs="Arial"/>
                <w:lang w:val="en-US" w:eastAsia="zh-CN"/>
              </w:rPr>
              <w:t>RedCap positioning</w:t>
            </w:r>
            <w:r w:rsidR="00B872FA">
              <w:rPr>
                <w:rFonts w:ascii="Arial" w:hAnsi="Arial" w:cs="Arial"/>
                <w:lang w:val="en-US" w:eastAsia="zh-CN"/>
              </w:rPr>
              <w:t xml:space="preserve"> related requirements.</w:t>
            </w:r>
          </w:p>
        </w:tc>
      </w:tr>
      <w:tr w:rsidR="002D376C">
        <w:tc>
          <w:tcPr>
            <w:tcW w:w="2694" w:type="dxa"/>
            <w:gridSpan w:val="2"/>
            <w:tcBorders>
              <w:left w:val="single" w:sz="4" w:space="0" w:color="auto"/>
            </w:tcBorders>
          </w:tcPr>
          <w:p w:rsidR="002D376C" w:rsidRDefault="002D376C" w:rsidP="002D376C">
            <w:pPr>
              <w:pStyle w:val="CRCoverPage"/>
              <w:spacing w:after="0"/>
              <w:rPr>
                <w:b/>
                <w:i/>
                <w:sz w:val="8"/>
                <w:szCs w:val="8"/>
              </w:rPr>
            </w:pPr>
          </w:p>
        </w:tc>
        <w:tc>
          <w:tcPr>
            <w:tcW w:w="6946" w:type="dxa"/>
            <w:gridSpan w:val="9"/>
            <w:tcBorders>
              <w:right w:val="single" w:sz="4" w:space="0" w:color="auto"/>
            </w:tcBorders>
          </w:tcPr>
          <w:p w:rsidR="002D376C" w:rsidRDefault="002D376C" w:rsidP="002D376C">
            <w:pPr>
              <w:pStyle w:val="CRCoverPage"/>
              <w:spacing w:after="0"/>
              <w:rPr>
                <w:sz w:val="8"/>
                <w:szCs w:val="8"/>
              </w:rPr>
            </w:pPr>
          </w:p>
        </w:tc>
      </w:tr>
      <w:tr w:rsidR="002D376C">
        <w:tc>
          <w:tcPr>
            <w:tcW w:w="2694" w:type="dxa"/>
            <w:gridSpan w:val="2"/>
            <w:tcBorders>
              <w:left w:val="single" w:sz="4" w:space="0" w:color="auto"/>
            </w:tcBorders>
          </w:tcPr>
          <w:p w:rsidR="002D376C" w:rsidRDefault="002D376C" w:rsidP="002D376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D376C" w:rsidRDefault="00FB5D56" w:rsidP="002D376C">
            <w:pPr>
              <w:pStyle w:val="CRCoverPage"/>
              <w:spacing w:after="0"/>
              <w:rPr>
                <w:rFonts w:eastAsia="宋体"/>
                <w:lang w:val="en-US" w:eastAsia="zh-CN"/>
              </w:rPr>
            </w:pPr>
            <w:r>
              <w:rPr>
                <w:rFonts w:cs="Arial"/>
                <w:lang w:val="en-US" w:eastAsia="zh-CN"/>
              </w:rPr>
              <w:t>Introduce test case</w:t>
            </w:r>
            <w:r w:rsidR="00525BAE">
              <w:rPr>
                <w:rFonts w:cs="Arial"/>
                <w:lang w:val="en-US" w:eastAsia="zh-CN"/>
              </w:rPr>
              <w:t xml:space="preserve"> for </w:t>
            </w:r>
            <w:r>
              <w:rPr>
                <w:rFonts w:cs="Arial"/>
                <w:lang w:val="en-US" w:eastAsia="zh-CN"/>
              </w:rPr>
              <w:t>RedCap positioning related requirements.</w:t>
            </w:r>
          </w:p>
        </w:tc>
      </w:tr>
      <w:tr w:rsidR="002D376C">
        <w:tc>
          <w:tcPr>
            <w:tcW w:w="2694" w:type="dxa"/>
            <w:gridSpan w:val="2"/>
            <w:tcBorders>
              <w:left w:val="single" w:sz="4" w:space="0" w:color="auto"/>
            </w:tcBorders>
          </w:tcPr>
          <w:p w:rsidR="002D376C" w:rsidRDefault="002D376C" w:rsidP="002D376C">
            <w:pPr>
              <w:pStyle w:val="CRCoverPage"/>
              <w:spacing w:after="0"/>
              <w:rPr>
                <w:b/>
                <w:i/>
                <w:sz w:val="8"/>
                <w:szCs w:val="8"/>
              </w:rPr>
            </w:pPr>
          </w:p>
        </w:tc>
        <w:tc>
          <w:tcPr>
            <w:tcW w:w="6946" w:type="dxa"/>
            <w:gridSpan w:val="9"/>
            <w:tcBorders>
              <w:right w:val="single" w:sz="4" w:space="0" w:color="auto"/>
            </w:tcBorders>
          </w:tcPr>
          <w:p w:rsidR="002D376C" w:rsidRDefault="002D376C" w:rsidP="002D376C">
            <w:pPr>
              <w:pStyle w:val="CRCoverPage"/>
              <w:spacing w:after="0"/>
              <w:rPr>
                <w:sz w:val="8"/>
                <w:szCs w:val="8"/>
              </w:rPr>
            </w:pPr>
          </w:p>
        </w:tc>
      </w:tr>
      <w:tr w:rsidR="002D376C">
        <w:tc>
          <w:tcPr>
            <w:tcW w:w="2694" w:type="dxa"/>
            <w:gridSpan w:val="2"/>
            <w:tcBorders>
              <w:left w:val="single" w:sz="4" w:space="0" w:color="auto"/>
              <w:bottom w:val="single" w:sz="4" w:space="0" w:color="auto"/>
            </w:tcBorders>
          </w:tcPr>
          <w:p w:rsidR="002D376C" w:rsidRDefault="002D376C" w:rsidP="002D376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D376C" w:rsidRDefault="00FB5D56" w:rsidP="001A5DC7">
            <w:pPr>
              <w:pStyle w:val="CRCoverPage"/>
              <w:spacing w:after="0"/>
              <w:ind w:left="100"/>
            </w:pPr>
            <w:r>
              <w:rPr>
                <w:rFonts w:cs="Arial"/>
                <w:lang w:val="en-US" w:eastAsia="zh-CN"/>
              </w:rPr>
              <w:t>Agreed test case</w:t>
            </w:r>
            <w:r w:rsidR="00171BCC">
              <w:rPr>
                <w:rFonts w:cs="Arial"/>
                <w:lang w:val="en-US" w:eastAsia="zh-CN"/>
              </w:rPr>
              <w:t xml:space="preserve"> is not implemented</w:t>
            </w:r>
          </w:p>
        </w:tc>
      </w:tr>
      <w:tr w:rsidR="002D376C">
        <w:tc>
          <w:tcPr>
            <w:tcW w:w="2694" w:type="dxa"/>
            <w:gridSpan w:val="2"/>
          </w:tcPr>
          <w:p w:rsidR="002D376C" w:rsidRDefault="002D376C" w:rsidP="002D376C">
            <w:pPr>
              <w:pStyle w:val="CRCoverPage"/>
              <w:spacing w:after="0"/>
              <w:rPr>
                <w:b/>
                <w:i/>
                <w:sz w:val="8"/>
                <w:szCs w:val="8"/>
              </w:rPr>
            </w:pPr>
          </w:p>
        </w:tc>
        <w:tc>
          <w:tcPr>
            <w:tcW w:w="6946" w:type="dxa"/>
            <w:gridSpan w:val="9"/>
          </w:tcPr>
          <w:p w:rsidR="002D376C" w:rsidRDefault="002D376C" w:rsidP="002D376C">
            <w:pPr>
              <w:pStyle w:val="CRCoverPage"/>
              <w:spacing w:after="0"/>
              <w:rPr>
                <w:sz w:val="8"/>
                <w:szCs w:val="8"/>
              </w:rPr>
            </w:pPr>
          </w:p>
        </w:tc>
      </w:tr>
      <w:tr w:rsidR="002D376C">
        <w:tc>
          <w:tcPr>
            <w:tcW w:w="2694" w:type="dxa"/>
            <w:gridSpan w:val="2"/>
            <w:tcBorders>
              <w:top w:val="single" w:sz="4" w:space="0" w:color="auto"/>
              <w:left w:val="single" w:sz="4" w:space="0" w:color="auto"/>
            </w:tcBorders>
          </w:tcPr>
          <w:p w:rsidR="002D376C" w:rsidRDefault="002D376C" w:rsidP="002D376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D376C" w:rsidRDefault="002D376C" w:rsidP="00964D91">
            <w:pPr>
              <w:pStyle w:val="CRCoverPage"/>
              <w:spacing w:after="0"/>
            </w:pPr>
          </w:p>
        </w:tc>
      </w:tr>
      <w:tr w:rsidR="002D376C">
        <w:tc>
          <w:tcPr>
            <w:tcW w:w="2694" w:type="dxa"/>
            <w:gridSpan w:val="2"/>
            <w:tcBorders>
              <w:left w:val="single" w:sz="4" w:space="0" w:color="auto"/>
            </w:tcBorders>
          </w:tcPr>
          <w:p w:rsidR="002D376C" w:rsidRDefault="002D376C" w:rsidP="002D376C">
            <w:pPr>
              <w:pStyle w:val="CRCoverPage"/>
              <w:spacing w:after="0"/>
              <w:rPr>
                <w:b/>
                <w:i/>
                <w:sz w:val="8"/>
                <w:szCs w:val="8"/>
              </w:rPr>
            </w:pPr>
          </w:p>
        </w:tc>
        <w:tc>
          <w:tcPr>
            <w:tcW w:w="6946" w:type="dxa"/>
            <w:gridSpan w:val="9"/>
            <w:tcBorders>
              <w:right w:val="single" w:sz="4" w:space="0" w:color="auto"/>
            </w:tcBorders>
          </w:tcPr>
          <w:p w:rsidR="002D376C" w:rsidRDefault="002D376C" w:rsidP="002D376C">
            <w:pPr>
              <w:pStyle w:val="CRCoverPage"/>
              <w:spacing w:after="0"/>
              <w:rPr>
                <w:sz w:val="8"/>
                <w:szCs w:val="8"/>
              </w:rPr>
            </w:pPr>
          </w:p>
        </w:tc>
      </w:tr>
      <w:tr w:rsidR="002D376C">
        <w:tc>
          <w:tcPr>
            <w:tcW w:w="2694" w:type="dxa"/>
            <w:gridSpan w:val="2"/>
            <w:tcBorders>
              <w:left w:val="single" w:sz="4" w:space="0" w:color="auto"/>
            </w:tcBorders>
          </w:tcPr>
          <w:p w:rsidR="002D376C" w:rsidRDefault="002D376C" w:rsidP="002D37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D376C" w:rsidRDefault="002D376C" w:rsidP="002D37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376C" w:rsidRDefault="002D376C" w:rsidP="002D376C">
            <w:pPr>
              <w:pStyle w:val="CRCoverPage"/>
              <w:spacing w:after="0"/>
              <w:jc w:val="center"/>
              <w:rPr>
                <w:b/>
                <w:caps/>
              </w:rPr>
            </w:pPr>
            <w:r>
              <w:rPr>
                <w:b/>
                <w:caps/>
              </w:rPr>
              <w:t>N</w:t>
            </w:r>
          </w:p>
        </w:tc>
        <w:tc>
          <w:tcPr>
            <w:tcW w:w="2977" w:type="dxa"/>
            <w:gridSpan w:val="4"/>
          </w:tcPr>
          <w:p w:rsidR="002D376C" w:rsidRDefault="002D376C" w:rsidP="002D376C">
            <w:pPr>
              <w:pStyle w:val="CRCoverPage"/>
              <w:tabs>
                <w:tab w:val="right" w:pos="2893"/>
              </w:tabs>
              <w:spacing w:after="0"/>
            </w:pPr>
          </w:p>
        </w:tc>
        <w:tc>
          <w:tcPr>
            <w:tcW w:w="3401" w:type="dxa"/>
            <w:gridSpan w:val="3"/>
            <w:tcBorders>
              <w:right w:val="single" w:sz="4" w:space="0" w:color="auto"/>
            </w:tcBorders>
            <w:shd w:val="clear" w:color="FFFF00" w:fill="auto"/>
          </w:tcPr>
          <w:p w:rsidR="002D376C" w:rsidRDefault="002D376C" w:rsidP="002D376C">
            <w:pPr>
              <w:pStyle w:val="CRCoverPage"/>
              <w:spacing w:after="0"/>
              <w:ind w:left="99"/>
            </w:pPr>
          </w:p>
        </w:tc>
      </w:tr>
      <w:tr w:rsidR="002D376C">
        <w:tc>
          <w:tcPr>
            <w:tcW w:w="2694" w:type="dxa"/>
            <w:gridSpan w:val="2"/>
            <w:tcBorders>
              <w:left w:val="single" w:sz="4" w:space="0" w:color="auto"/>
            </w:tcBorders>
          </w:tcPr>
          <w:p w:rsidR="002D376C" w:rsidRDefault="002D376C" w:rsidP="002D37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D376C" w:rsidRDefault="002D376C" w:rsidP="002D37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C" w:rsidRDefault="006B3D7D" w:rsidP="002D376C">
            <w:pPr>
              <w:pStyle w:val="CRCoverPage"/>
              <w:spacing w:after="0"/>
              <w:jc w:val="center"/>
              <w:rPr>
                <w:b/>
                <w:caps/>
              </w:rPr>
            </w:pPr>
            <w:r>
              <w:rPr>
                <w:b/>
                <w:caps/>
              </w:rPr>
              <w:t>x</w:t>
            </w:r>
          </w:p>
        </w:tc>
        <w:tc>
          <w:tcPr>
            <w:tcW w:w="2977" w:type="dxa"/>
            <w:gridSpan w:val="4"/>
          </w:tcPr>
          <w:p w:rsidR="002D376C" w:rsidRDefault="002D376C" w:rsidP="002D376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D376C" w:rsidRDefault="006B3D7D" w:rsidP="002D376C">
            <w:pPr>
              <w:pStyle w:val="CRCoverPage"/>
              <w:spacing w:after="0"/>
              <w:ind w:left="99"/>
            </w:pPr>
            <w:r>
              <w:t>TS/TR ... CR ...</w:t>
            </w:r>
          </w:p>
        </w:tc>
      </w:tr>
      <w:tr w:rsidR="002D376C">
        <w:tc>
          <w:tcPr>
            <w:tcW w:w="2694" w:type="dxa"/>
            <w:gridSpan w:val="2"/>
            <w:tcBorders>
              <w:left w:val="single" w:sz="4" w:space="0" w:color="auto"/>
            </w:tcBorders>
          </w:tcPr>
          <w:p w:rsidR="002D376C" w:rsidRDefault="002D376C" w:rsidP="002D37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D376C" w:rsidRDefault="002D376C" w:rsidP="002D37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C" w:rsidRDefault="002D376C" w:rsidP="002D376C">
            <w:pPr>
              <w:pStyle w:val="CRCoverPage"/>
              <w:spacing w:after="0"/>
              <w:jc w:val="center"/>
              <w:rPr>
                <w:b/>
                <w:caps/>
              </w:rPr>
            </w:pPr>
            <w:r>
              <w:rPr>
                <w:b/>
                <w:caps/>
              </w:rPr>
              <w:t>x</w:t>
            </w:r>
          </w:p>
        </w:tc>
        <w:tc>
          <w:tcPr>
            <w:tcW w:w="2977" w:type="dxa"/>
            <w:gridSpan w:val="4"/>
          </w:tcPr>
          <w:p w:rsidR="002D376C" w:rsidRDefault="002D376C" w:rsidP="002D376C">
            <w:pPr>
              <w:pStyle w:val="CRCoverPage"/>
              <w:spacing w:after="0"/>
            </w:pPr>
            <w:r>
              <w:t xml:space="preserve"> Test specifications</w:t>
            </w:r>
          </w:p>
        </w:tc>
        <w:tc>
          <w:tcPr>
            <w:tcW w:w="3401" w:type="dxa"/>
            <w:gridSpan w:val="3"/>
            <w:tcBorders>
              <w:right w:val="single" w:sz="4" w:space="0" w:color="auto"/>
            </w:tcBorders>
            <w:shd w:val="pct30" w:color="FFFF00" w:fill="auto"/>
          </w:tcPr>
          <w:p w:rsidR="002D376C" w:rsidRDefault="002D376C" w:rsidP="002D376C">
            <w:pPr>
              <w:pStyle w:val="CRCoverPage"/>
              <w:spacing w:after="0"/>
              <w:ind w:left="99"/>
            </w:pPr>
            <w:r>
              <w:t xml:space="preserve">TS/TR ... CR ... </w:t>
            </w:r>
          </w:p>
        </w:tc>
      </w:tr>
      <w:tr w:rsidR="002D376C">
        <w:tc>
          <w:tcPr>
            <w:tcW w:w="2694" w:type="dxa"/>
            <w:gridSpan w:val="2"/>
            <w:tcBorders>
              <w:left w:val="single" w:sz="4" w:space="0" w:color="auto"/>
            </w:tcBorders>
          </w:tcPr>
          <w:p w:rsidR="002D376C" w:rsidRDefault="002D376C" w:rsidP="002D37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D376C" w:rsidRDefault="002D376C" w:rsidP="002D37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C" w:rsidRDefault="002D376C" w:rsidP="002D376C">
            <w:pPr>
              <w:pStyle w:val="CRCoverPage"/>
              <w:spacing w:after="0"/>
              <w:jc w:val="center"/>
              <w:rPr>
                <w:b/>
                <w:caps/>
              </w:rPr>
            </w:pPr>
            <w:r>
              <w:rPr>
                <w:b/>
                <w:caps/>
              </w:rPr>
              <w:t>x</w:t>
            </w:r>
          </w:p>
        </w:tc>
        <w:tc>
          <w:tcPr>
            <w:tcW w:w="2977" w:type="dxa"/>
            <w:gridSpan w:val="4"/>
          </w:tcPr>
          <w:p w:rsidR="002D376C" w:rsidRDefault="002D376C" w:rsidP="002D376C">
            <w:pPr>
              <w:pStyle w:val="CRCoverPage"/>
              <w:spacing w:after="0"/>
            </w:pPr>
            <w:r>
              <w:t xml:space="preserve"> O&amp;M Specifications</w:t>
            </w:r>
          </w:p>
        </w:tc>
        <w:tc>
          <w:tcPr>
            <w:tcW w:w="3401" w:type="dxa"/>
            <w:gridSpan w:val="3"/>
            <w:tcBorders>
              <w:right w:val="single" w:sz="4" w:space="0" w:color="auto"/>
            </w:tcBorders>
            <w:shd w:val="pct30" w:color="FFFF00" w:fill="auto"/>
          </w:tcPr>
          <w:p w:rsidR="002D376C" w:rsidRDefault="002D376C" w:rsidP="002D376C">
            <w:pPr>
              <w:pStyle w:val="CRCoverPage"/>
              <w:spacing w:after="0"/>
              <w:ind w:left="99"/>
            </w:pPr>
            <w:r>
              <w:t xml:space="preserve">TS/TR ... CR ... </w:t>
            </w:r>
          </w:p>
        </w:tc>
      </w:tr>
      <w:tr w:rsidR="002D376C">
        <w:tc>
          <w:tcPr>
            <w:tcW w:w="2694" w:type="dxa"/>
            <w:gridSpan w:val="2"/>
            <w:tcBorders>
              <w:left w:val="single" w:sz="4" w:space="0" w:color="auto"/>
            </w:tcBorders>
          </w:tcPr>
          <w:p w:rsidR="002D376C" w:rsidRDefault="002D376C" w:rsidP="002D376C">
            <w:pPr>
              <w:pStyle w:val="CRCoverPage"/>
              <w:spacing w:after="0"/>
              <w:rPr>
                <w:b/>
                <w:i/>
              </w:rPr>
            </w:pPr>
          </w:p>
        </w:tc>
        <w:tc>
          <w:tcPr>
            <w:tcW w:w="6946" w:type="dxa"/>
            <w:gridSpan w:val="9"/>
            <w:tcBorders>
              <w:right w:val="single" w:sz="4" w:space="0" w:color="auto"/>
            </w:tcBorders>
          </w:tcPr>
          <w:p w:rsidR="002D376C" w:rsidRDefault="002D376C" w:rsidP="002D376C">
            <w:pPr>
              <w:pStyle w:val="CRCoverPage"/>
              <w:spacing w:after="0"/>
            </w:pPr>
          </w:p>
        </w:tc>
      </w:tr>
      <w:tr w:rsidR="002D376C">
        <w:tc>
          <w:tcPr>
            <w:tcW w:w="2694" w:type="dxa"/>
            <w:gridSpan w:val="2"/>
            <w:tcBorders>
              <w:left w:val="single" w:sz="4" w:space="0" w:color="auto"/>
              <w:bottom w:val="single" w:sz="4" w:space="0" w:color="auto"/>
            </w:tcBorders>
          </w:tcPr>
          <w:p w:rsidR="002D376C" w:rsidRDefault="002D376C" w:rsidP="002D376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D376C" w:rsidRDefault="002D376C" w:rsidP="002D376C">
            <w:pPr>
              <w:pStyle w:val="CRCoverPage"/>
              <w:spacing w:after="0"/>
              <w:ind w:left="100"/>
            </w:pPr>
          </w:p>
        </w:tc>
      </w:tr>
      <w:tr w:rsidR="002D376C">
        <w:tc>
          <w:tcPr>
            <w:tcW w:w="2694" w:type="dxa"/>
            <w:gridSpan w:val="2"/>
            <w:tcBorders>
              <w:top w:val="single" w:sz="4" w:space="0" w:color="auto"/>
              <w:bottom w:val="single" w:sz="4" w:space="0" w:color="auto"/>
            </w:tcBorders>
          </w:tcPr>
          <w:p w:rsidR="002D376C" w:rsidRDefault="002D376C" w:rsidP="002D37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D376C" w:rsidRDefault="002D376C" w:rsidP="002D376C">
            <w:pPr>
              <w:pStyle w:val="CRCoverPage"/>
              <w:spacing w:after="0"/>
              <w:ind w:left="100"/>
              <w:rPr>
                <w:sz w:val="8"/>
                <w:szCs w:val="8"/>
              </w:rPr>
            </w:pPr>
          </w:p>
        </w:tc>
      </w:tr>
      <w:tr w:rsidR="002D376C">
        <w:tc>
          <w:tcPr>
            <w:tcW w:w="2694" w:type="dxa"/>
            <w:gridSpan w:val="2"/>
            <w:tcBorders>
              <w:top w:val="single" w:sz="4" w:space="0" w:color="auto"/>
              <w:left w:val="single" w:sz="4" w:space="0" w:color="auto"/>
              <w:bottom w:val="single" w:sz="4" w:space="0" w:color="auto"/>
            </w:tcBorders>
          </w:tcPr>
          <w:p w:rsidR="002D376C" w:rsidRDefault="002D376C" w:rsidP="002D376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376C" w:rsidRDefault="002D376C" w:rsidP="002D376C">
            <w:pPr>
              <w:pStyle w:val="CRCoverPage"/>
              <w:spacing w:after="0"/>
              <w:ind w:left="100"/>
            </w:pPr>
          </w:p>
        </w:tc>
      </w:tr>
    </w:tbl>
    <w:p w:rsidR="002E704D" w:rsidRDefault="002E704D">
      <w:pPr>
        <w:sectPr w:rsidR="002E704D">
          <w:headerReference w:type="even" r:id="rId12"/>
          <w:footnotePr>
            <w:numRestart w:val="eachSect"/>
          </w:footnotePr>
          <w:pgSz w:w="11907" w:h="16840"/>
          <w:pgMar w:top="1418" w:right="1134" w:bottom="1134" w:left="1134" w:header="680" w:footer="567" w:gutter="0"/>
          <w:cols w:space="720"/>
        </w:sectPr>
      </w:pPr>
    </w:p>
    <w:p w:rsidR="00465A77" w:rsidRDefault="00465A77" w:rsidP="00465A77">
      <w:pPr>
        <w:pStyle w:val="40"/>
        <w:tabs>
          <w:tab w:val="left" w:pos="2000"/>
        </w:tabs>
        <w:rPr>
          <w:i/>
          <w:color w:val="0000FF"/>
          <w:lang w:eastAsia="zh-CN"/>
        </w:rPr>
      </w:pPr>
      <w:r>
        <w:rPr>
          <w:rFonts w:cs="Arial"/>
          <w:color w:val="FF0000"/>
        </w:rPr>
        <w:lastRenderedPageBreak/>
        <w:t xml:space="preserve">&lt; </w:t>
      </w:r>
      <w:r>
        <w:rPr>
          <w:rFonts w:eastAsia="宋体" w:cs="Arial" w:hint="eastAsia"/>
          <w:color w:val="FF0000"/>
          <w:lang w:val="en-US" w:eastAsia="zh-CN"/>
        </w:rPr>
        <w:t>START</w:t>
      </w:r>
      <w:r>
        <w:rPr>
          <w:rFonts w:cs="Arial"/>
          <w:color w:val="FF0000"/>
        </w:rPr>
        <w:t xml:space="preserve"> OF CHANGE</w:t>
      </w:r>
      <w:r>
        <w:rPr>
          <w:rFonts w:eastAsia="宋体" w:cs="Arial" w:hint="eastAsia"/>
          <w:color w:val="FF0000"/>
          <w:lang w:val="en-US" w:eastAsia="zh-CN"/>
        </w:rPr>
        <w:t xml:space="preserve"> 1</w:t>
      </w:r>
      <w:r>
        <w:rPr>
          <w:rFonts w:cs="Arial"/>
          <w:color w:val="FF0000"/>
        </w:rPr>
        <w:t>&gt;</w:t>
      </w:r>
    </w:p>
    <w:p w:rsidR="00465A77" w:rsidRPr="00954B85" w:rsidRDefault="00954B85">
      <w:pPr>
        <w:pStyle w:val="10"/>
        <w:rPr>
          <w:ins w:id="1" w:author="Derrick (ZTE)" w:date="2024-05-13T14:29:00Z"/>
          <w:sz w:val="28"/>
          <w:szCs w:val="28"/>
          <w:lang w:eastAsia="zh-CN"/>
          <w:rPrChange w:id="2" w:author="Derrick (ZTE)" w:date="2024-05-13T14:31:00Z">
            <w:rPr>
              <w:ins w:id="3" w:author="Derrick (ZTE)" w:date="2024-05-13T14:29:00Z"/>
              <w:lang w:eastAsia="zh-CN"/>
            </w:rPr>
          </w:rPrChange>
        </w:rPr>
        <w:pPrChange w:id="4" w:author="Derrick (ZTE)" w:date="2024-05-13T14:31:00Z">
          <w:pPr/>
        </w:pPrChange>
      </w:pPr>
      <w:ins w:id="5" w:author="Derrick (ZTE)" w:date="2024-05-13T14:28:00Z">
        <w:r w:rsidRPr="00954B85">
          <w:rPr>
            <w:sz w:val="28"/>
            <w:szCs w:val="28"/>
            <w:lang w:eastAsia="zh-CN"/>
            <w:rPrChange w:id="6" w:author="Derrick (ZTE)" w:date="2024-05-13T14:31:00Z">
              <w:rPr>
                <w:rFonts w:cs="Arial"/>
                <w:b/>
                <w:bCs/>
                <w:color w:val="FF0000"/>
                <w:sz w:val="18"/>
                <w:szCs w:val="13"/>
                <w:lang w:eastAsia="zh-CN"/>
              </w:rPr>
            </w:rPrChange>
          </w:rPr>
          <w:t>A.</w:t>
        </w:r>
      </w:ins>
      <w:ins w:id="7" w:author="Derrick (ZTE)" w:date="2024-05-13T14:29:00Z">
        <w:r w:rsidRPr="00954B85">
          <w:rPr>
            <w:sz w:val="28"/>
            <w:szCs w:val="28"/>
            <w:lang w:eastAsia="zh-CN"/>
            <w:rPrChange w:id="8" w:author="Derrick (ZTE)" w:date="2024-05-13T14:31:00Z">
              <w:rPr>
                <w:lang w:eastAsia="zh-CN"/>
              </w:rPr>
            </w:rPrChange>
          </w:rPr>
          <w:t>6</w:t>
        </w:r>
        <w:r w:rsidR="003D5C8A" w:rsidRPr="003D5C8A">
          <w:rPr>
            <w:sz w:val="28"/>
            <w:szCs w:val="28"/>
            <w:lang w:eastAsia="zh-CN"/>
          </w:rPr>
          <w:t>.</w:t>
        </w:r>
      </w:ins>
      <w:ins w:id="9" w:author="Derrick (ZTE)" w:date="2024-05-13T22:31:00Z">
        <w:r w:rsidR="00A50948">
          <w:rPr>
            <w:sz w:val="28"/>
            <w:szCs w:val="28"/>
            <w:lang w:eastAsia="zh-CN"/>
          </w:rPr>
          <w:t>9</w:t>
        </w:r>
      </w:ins>
      <w:ins w:id="10" w:author="Derrick (ZTE)" w:date="2024-05-13T14:29:00Z">
        <w:r w:rsidR="003D5C8A">
          <w:rPr>
            <w:sz w:val="28"/>
            <w:szCs w:val="28"/>
            <w:lang w:eastAsia="zh-CN"/>
          </w:rPr>
          <w:t>.</w:t>
        </w:r>
      </w:ins>
      <w:ins w:id="11" w:author="Derrick (ZTE)" w:date="2024-05-13T14:34:00Z">
        <w:r w:rsidR="00894BAA">
          <w:rPr>
            <w:sz w:val="28"/>
            <w:szCs w:val="28"/>
            <w:lang w:eastAsia="zh-CN"/>
          </w:rPr>
          <w:t>X</w:t>
        </w:r>
      </w:ins>
      <w:ins w:id="12" w:author="Derrick (ZTE)" w:date="2024-05-13T22:33:00Z">
        <w:r w:rsidR="00881AAB">
          <w:rPr>
            <w:sz w:val="28"/>
            <w:szCs w:val="28"/>
            <w:lang w:eastAsia="zh-CN"/>
          </w:rPr>
          <w:t>.1</w:t>
        </w:r>
      </w:ins>
      <w:ins w:id="13" w:author="Derrick (ZTE)" w:date="2024-05-13T14:31:00Z">
        <w:r w:rsidR="003D1823">
          <w:rPr>
            <w:sz w:val="28"/>
            <w:szCs w:val="28"/>
            <w:lang w:eastAsia="zh-CN"/>
          </w:rPr>
          <w:t xml:space="preserve">   </w:t>
        </w:r>
      </w:ins>
      <w:ins w:id="14" w:author="Derrick (ZTE)" w:date="2024-05-13T14:30:00Z">
        <w:r w:rsidRPr="00954B85">
          <w:rPr>
            <w:sz w:val="28"/>
            <w:szCs w:val="28"/>
            <w:lang w:eastAsia="zh-CN"/>
            <w:rPrChange w:id="15" w:author="Derrick (ZTE)" w:date="2024-05-13T14:31:00Z">
              <w:rPr>
                <w:snapToGrid w:val="0"/>
              </w:rPr>
            </w:rPrChange>
          </w:rPr>
          <w:t>SA</w:t>
        </w:r>
      </w:ins>
      <w:ins w:id="16" w:author="Derrick (ZTE)" w:date="2024-05-13T22:17:00Z">
        <w:r w:rsidR="00423C76">
          <w:rPr>
            <w:sz w:val="28"/>
            <w:szCs w:val="28"/>
            <w:lang w:eastAsia="zh-CN"/>
          </w:rPr>
          <w:t>:</w:t>
        </w:r>
      </w:ins>
      <w:ins w:id="17" w:author="Derrick (ZTE)" w:date="2024-05-13T14:30:00Z">
        <w:r w:rsidRPr="00954B85">
          <w:rPr>
            <w:sz w:val="28"/>
            <w:szCs w:val="28"/>
            <w:lang w:eastAsia="zh-CN"/>
            <w:rPrChange w:id="18" w:author="Derrick (ZTE)" w:date="2024-05-13T14:31:00Z">
              <w:rPr>
                <w:snapToGrid w:val="0"/>
              </w:rPr>
            </w:rPrChange>
          </w:rPr>
          <w:t xml:space="preserve"> </w:t>
        </w:r>
      </w:ins>
      <w:ins w:id="19" w:author="Derrick (ZTE)" w:date="2024-05-13T22:17:00Z">
        <w:r w:rsidR="00423C76">
          <w:rPr>
            <w:sz w:val="28"/>
            <w:szCs w:val="28"/>
            <w:lang w:eastAsia="zh-CN"/>
          </w:rPr>
          <w:t>PRS-RSRPP measurement accuracy TC</w:t>
        </w:r>
      </w:ins>
      <w:ins w:id="20" w:author="Derrick (ZTE)" w:date="2024-05-13T22:18:00Z">
        <w:r w:rsidR="00423C76">
          <w:rPr>
            <w:sz w:val="28"/>
            <w:szCs w:val="28"/>
            <w:lang w:eastAsia="zh-CN"/>
          </w:rPr>
          <w:t xml:space="preserve"> with Rx FH in RRC_INACTIVE state in FR1</w:t>
        </w:r>
      </w:ins>
    </w:p>
    <w:p w:rsidR="00954B85" w:rsidRDefault="00B67135">
      <w:pPr>
        <w:pStyle w:val="2"/>
        <w:rPr>
          <w:ins w:id="21" w:author="Derrick (ZTE)" w:date="2024-05-13T14:35:00Z"/>
          <w:snapToGrid w:val="0"/>
          <w:sz w:val="24"/>
          <w:szCs w:val="24"/>
        </w:rPr>
        <w:pPrChange w:id="22" w:author="Derrick (ZTE)" w:date="2024-05-13T14:34:00Z">
          <w:pPr/>
        </w:pPrChange>
      </w:pPr>
      <w:ins w:id="23" w:author="Derrick (ZTE)" w:date="2024-05-13T14:34:00Z">
        <w:r>
          <w:rPr>
            <w:rFonts w:cs="Arial"/>
            <w:bCs/>
            <w:color w:val="FF0000"/>
            <w:sz w:val="24"/>
            <w:szCs w:val="24"/>
            <w:lang w:eastAsia="zh-CN"/>
          </w:rPr>
          <w:t>A.6.</w:t>
        </w:r>
      </w:ins>
      <w:ins w:id="24" w:author="Derrick (ZTE)" w:date="2024-05-13T22:31:00Z">
        <w:r w:rsidR="00A50948">
          <w:rPr>
            <w:rFonts w:cs="Arial"/>
            <w:bCs/>
            <w:color w:val="FF0000"/>
            <w:sz w:val="24"/>
            <w:szCs w:val="24"/>
            <w:lang w:eastAsia="zh-CN"/>
          </w:rPr>
          <w:t>9</w:t>
        </w:r>
      </w:ins>
      <w:ins w:id="25" w:author="Derrick (ZTE)" w:date="2024-05-13T14:34:00Z">
        <w:r w:rsidR="00894BAA" w:rsidRPr="00C03BA5">
          <w:rPr>
            <w:rFonts w:cs="Arial"/>
            <w:bCs/>
            <w:color w:val="FF0000"/>
            <w:sz w:val="24"/>
            <w:szCs w:val="24"/>
            <w:lang w:eastAsia="zh-CN"/>
            <w:rPrChange w:id="26" w:author="Derrick (ZTE)" w:date="2024-05-13T14:36:00Z">
              <w:rPr>
                <w:rFonts w:cs="Arial"/>
                <w:b/>
                <w:bCs/>
                <w:color w:val="FF0000"/>
                <w:sz w:val="24"/>
                <w:szCs w:val="24"/>
                <w:lang w:eastAsia="zh-CN"/>
              </w:rPr>
            </w:rPrChange>
          </w:rPr>
          <w:t>.X.1</w:t>
        </w:r>
      </w:ins>
      <w:ins w:id="27" w:author="Derrick (ZTE)" w:date="2024-05-13T22:33:00Z">
        <w:r w:rsidR="00881AAB">
          <w:rPr>
            <w:rFonts w:cs="Arial"/>
            <w:bCs/>
            <w:color w:val="FF0000"/>
            <w:sz w:val="24"/>
            <w:szCs w:val="24"/>
            <w:lang w:eastAsia="zh-CN"/>
          </w:rPr>
          <w:t>.1</w:t>
        </w:r>
      </w:ins>
      <w:ins w:id="28" w:author="Derrick (ZTE)" w:date="2024-05-13T14:34:00Z">
        <w:r w:rsidR="00894BAA" w:rsidRPr="00C03BA5">
          <w:rPr>
            <w:rFonts w:cs="Arial"/>
            <w:bCs/>
            <w:color w:val="FF0000"/>
            <w:sz w:val="24"/>
            <w:szCs w:val="24"/>
            <w:lang w:eastAsia="zh-CN"/>
            <w:rPrChange w:id="29" w:author="Derrick (ZTE)" w:date="2024-05-13T14:36:00Z">
              <w:rPr>
                <w:rFonts w:cs="Arial"/>
                <w:b/>
                <w:bCs/>
                <w:color w:val="FF0000"/>
                <w:sz w:val="24"/>
                <w:szCs w:val="24"/>
                <w:lang w:eastAsia="zh-CN"/>
              </w:rPr>
            </w:rPrChange>
          </w:rPr>
          <w:t xml:space="preserve"> </w:t>
        </w:r>
      </w:ins>
      <w:ins w:id="30" w:author="Derrick (ZTE)" w:date="2024-05-13T14:35:00Z">
        <w:r w:rsidR="00894BAA">
          <w:rPr>
            <w:rFonts w:cs="Arial"/>
            <w:b/>
            <w:bCs/>
            <w:color w:val="FF0000"/>
            <w:sz w:val="24"/>
            <w:szCs w:val="24"/>
            <w:lang w:eastAsia="zh-CN"/>
          </w:rPr>
          <w:tab/>
        </w:r>
      </w:ins>
      <w:ins w:id="31" w:author="Derrick (ZTE)" w:date="2024-05-13T14:34:00Z">
        <w:r w:rsidR="00894BAA" w:rsidRPr="00894BAA">
          <w:rPr>
            <w:snapToGrid w:val="0"/>
            <w:sz w:val="24"/>
            <w:szCs w:val="24"/>
            <w:rPrChange w:id="32" w:author="Derrick (ZTE)" w:date="2024-05-13T14:34:00Z">
              <w:rPr>
                <w:snapToGrid w:val="0"/>
              </w:rPr>
            </w:rPrChange>
          </w:rPr>
          <w:t>Test purpose and Environment</w:t>
        </w:r>
      </w:ins>
    </w:p>
    <w:p w:rsidR="00B67135" w:rsidRDefault="00B67135" w:rsidP="00B67135">
      <w:pPr>
        <w:rPr>
          <w:ins w:id="33" w:author="Derrick (ZTE)" w:date="2024-05-13T22:27:00Z"/>
          <w:highlight w:val="yellow"/>
          <w:lang w:eastAsia="ko-KR"/>
        </w:rPr>
      </w:pPr>
      <w:ins w:id="34" w:author="Derrick (ZTE)" w:date="2024-05-13T22:27:00Z">
        <w:r>
          <w:rPr>
            <w:lang w:eastAsia="ko-KR"/>
          </w:rPr>
          <w:t xml:space="preserve">The purpose of this test is to verify that the </w:t>
        </w:r>
        <w:r>
          <w:t>PRS-RSRPP</w:t>
        </w:r>
        <w:r>
          <w:rPr>
            <w:lang w:eastAsia="ko-KR"/>
          </w:rPr>
          <w:t xml:space="preserve"> measurement accuracy in FR1 with Rx FH</w:t>
        </w:r>
      </w:ins>
      <w:ins w:id="35" w:author="Derrick (ZTE)" w:date="2024-05-13T22:28:00Z">
        <w:r>
          <w:rPr>
            <w:lang w:eastAsia="ko-KR"/>
          </w:rPr>
          <w:t xml:space="preserve"> </w:t>
        </w:r>
      </w:ins>
      <w:ins w:id="36" w:author="Derrick (ZTE)" w:date="2024-05-13T22:27:00Z">
        <w:r>
          <w:rPr>
            <w:lang w:eastAsia="ko-KR"/>
          </w:rPr>
          <w:t>in RRC_INACTIVE state is within the specified limits. This test will verify the requirements in clause</w:t>
        </w:r>
        <w:r>
          <w:rPr>
            <w:lang w:val="en-US"/>
          </w:rPr>
          <w:t>s</w:t>
        </w:r>
        <w:r>
          <w:rPr>
            <w:lang w:eastAsia="ko-KR"/>
          </w:rPr>
          <w:t xml:space="preserve"> </w:t>
        </w:r>
        <w:r w:rsidRPr="004B7926">
          <w:rPr>
            <w:lang w:eastAsia="ko-KR"/>
          </w:rPr>
          <w:t>10.1.38.2</w:t>
        </w:r>
        <w:r>
          <w:rPr>
            <w:lang w:eastAsia="ko-KR"/>
          </w:rPr>
          <w:t>.</w:t>
        </w:r>
      </w:ins>
    </w:p>
    <w:p w:rsidR="00894BAA" w:rsidRDefault="00894BAA" w:rsidP="00894BAA">
      <w:pPr>
        <w:pStyle w:val="2"/>
        <w:rPr>
          <w:ins w:id="37" w:author="Derrick (ZTE)" w:date="2024-05-13T14:35:00Z"/>
          <w:snapToGrid w:val="0"/>
          <w:sz w:val="24"/>
          <w:szCs w:val="24"/>
        </w:rPr>
      </w:pPr>
      <w:ins w:id="38" w:author="Derrick (ZTE)" w:date="2024-05-13T14:35:00Z">
        <w:r w:rsidRPr="00C03BA5">
          <w:rPr>
            <w:rFonts w:cs="Arial"/>
            <w:bCs/>
            <w:color w:val="FF0000"/>
            <w:sz w:val="24"/>
            <w:szCs w:val="24"/>
            <w:lang w:eastAsia="zh-CN"/>
            <w:rPrChange w:id="39" w:author="Derrick (ZTE)" w:date="2024-05-13T14:36:00Z">
              <w:rPr>
                <w:rFonts w:cs="Arial"/>
                <w:b/>
                <w:bCs/>
                <w:color w:val="FF0000"/>
                <w:sz w:val="24"/>
                <w:szCs w:val="24"/>
                <w:lang w:eastAsia="zh-CN"/>
              </w:rPr>
            </w:rPrChange>
          </w:rPr>
          <w:t>A</w:t>
        </w:r>
        <w:r w:rsidR="00CA6AB1">
          <w:rPr>
            <w:rFonts w:cs="Arial"/>
            <w:bCs/>
            <w:color w:val="FF0000"/>
            <w:sz w:val="24"/>
            <w:szCs w:val="24"/>
            <w:lang w:eastAsia="zh-CN"/>
          </w:rPr>
          <w:t>.6.</w:t>
        </w:r>
      </w:ins>
      <w:ins w:id="40" w:author="Derrick (ZTE)" w:date="2024-05-13T22:31:00Z">
        <w:r w:rsidR="00A50948">
          <w:rPr>
            <w:rFonts w:cs="Arial"/>
            <w:bCs/>
            <w:color w:val="FF0000"/>
            <w:sz w:val="24"/>
            <w:szCs w:val="24"/>
            <w:lang w:eastAsia="zh-CN"/>
          </w:rPr>
          <w:t>9</w:t>
        </w:r>
      </w:ins>
      <w:ins w:id="41" w:author="Derrick (ZTE)" w:date="2024-05-13T14:35:00Z">
        <w:r w:rsidR="00663B81" w:rsidRPr="00663B81">
          <w:rPr>
            <w:rFonts w:cs="Arial"/>
            <w:bCs/>
            <w:color w:val="FF0000"/>
            <w:sz w:val="24"/>
            <w:szCs w:val="24"/>
            <w:lang w:eastAsia="zh-CN"/>
          </w:rPr>
          <w:t>.X.</w:t>
        </w:r>
      </w:ins>
      <w:ins w:id="42" w:author="Derrick (ZTE)" w:date="2024-05-13T22:33:00Z">
        <w:r w:rsidR="00881AAB">
          <w:rPr>
            <w:rFonts w:cs="Arial"/>
            <w:bCs/>
            <w:color w:val="FF0000"/>
            <w:sz w:val="24"/>
            <w:szCs w:val="24"/>
            <w:lang w:eastAsia="zh-CN"/>
          </w:rPr>
          <w:t>1.</w:t>
        </w:r>
      </w:ins>
      <w:ins w:id="43" w:author="Derrick (ZTE)" w:date="2024-05-13T14:38:00Z">
        <w:r w:rsidR="00663B81">
          <w:rPr>
            <w:rFonts w:cs="Arial"/>
            <w:bCs/>
            <w:color w:val="FF0000"/>
            <w:sz w:val="24"/>
            <w:szCs w:val="24"/>
            <w:lang w:eastAsia="zh-CN"/>
          </w:rPr>
          <w:t>2</w:t>
        </w:r>
      </w:ins>
      <w:ins w:id="44" w:author="Derrick (ZTE)" w:date="2024-05-13T14:35:00Z">
        <w:r w:rsidRPr="00C03BA5">
          <w:rPr>
            <w:rFonts w:cs="Arial"/>
            <w:bCs/>
            <w:color w:val="FF0000"/>
            <w:sz w:val="24"/>
            <w:szCs w:val="24"/>
            <w:lang w:eastAsia="zh-CN"/>
            <w:rPrChange w:id="45" w:author="Derrick (ZTE)" w:date="2024-05-13T14:36:00Z">
              <w:rPr>
                <w:rFonts w:cs="Arial"/>
                <w:b/>
                <w:bCs/>
                <w:color w:val="FF0000"/>
                <w:sz w:val="24"/>
                <w:szCs w:val="24"/>
                <w:lang w:eastAsia="zh-CN"/>
              </w:rPr>
            </w:rPrChange>
          </w:rPr>
          <w:t xml:space="preserve"> </w:t>
        </w:r>
        <w:r>
          <w:rPr>
            <w:rFonts w:cs="Arial"/>
            <w:b/>
            <w:bCs/>
            <w:color w:val="FF0000"/>
            <w:sz w:val="24"/>
            <w:szCs w:val="24"/>
            <w:lang w:eastAsia="zh-CN"/>
          </w:rPr>
          <w:tab/>
        </w:r>
        <w:r w:rsidRPr="005500B2">
          <w:rPr>
            <w:snapToGrid w:val="0"/>
            <w:sz w:val="24"/>
            <w:szCs w:val="24"/>
          </w:rPr>
          <w:t>Test p</w:t>
        </w:r>
        <w:r>
          <w:rPr>
            <w:snapToGrid w:val="0"/>
            <w:sz w:val="24"/>
            <w:szCs w:val="24"/>
          </w:rPr>
          <w:t>arameters</w:t>
        </w:r>
      </w:ins>
    </w:p>
    <w:p w:rsidR="000C7CAA" w:rsidRDefault="000C7CAA" w:rsidP="000C7CAA">
      <w:pPr>
        <w:rPr>
          <w:ins w:id="46" w:author="Derrick (ZTE)" w:date="2024-05-13T22:28:00Z"/>
          <w:lang w:eastAsia="ko-KR"/>
        </w:rPr>
      </w:pPr>
      <w:ins w:id="47" w:author="Derrick (ZTE)" w:date="2024-05-13T22:28:00Z">
        <w:r>
          <w:rPr>
            <w:lang w:eastAsia="ko-KR"/>
          </w:rPr>
          <w:t xml:space="preserve">In this set of test cases all cells are on the same carrier frequency. Supported test configurations are shown in table </w:t>
        </w:r>
        <w:r>
          <w:t>A.6.9.4.1.2</w:t>
        </w:r>
        <w:r>
          <w:rPr>
            <w:lang w:eastAsia="ko-KR"/>
          </w:rPr>
          <w:t>-1. In all test cases, Cell 1 is the PCell.</w:t>
        </w:r>
      </w:ins>
    </w:p>
    <w:p w:rsidR="000C7CAA" w:rsidRDefault="000C7CAA" w:rsidP="000C7CAA">
      <w:pPr>
        <w:pStyle w:val="TH"/>
        <w:rPr>
          <w:ins w:id="48" w:author="Derrick (ZTE)" w:date="2024-05-13T22:28:00Z"/>
          <w:rFonts w:eastAsia="宋体"/>
          <w:lang w:eastAsia="zh-CN"/>
        </w:rPr>
      </w:pPr>
      <w:ins w:id="49" w:author="Derrick (ZTE)" w:date="2024-05-13T22:28:00Z">
        <w:r>
          <w:rPr>
            <w:rFonts w:eastAsia="宋体"/>
          </w:rPr>
          <w:t>Table A.6.9.4.1.2-1: PRS-RSRPP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C7CAA" w:rsidTr="00587EFA">
        <w:trPr>
          <w:ins w:id="50" w:author="Derrick (ZTE)" w:date="2024-05-13T22:28:00Z"/>
        </w:trPr>
        <w:tc>
          <w:tcPr>
            <w:tcW w:w="2376"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H"/>
              <w:spacing w:line="256" w:lineRule="auto"/>
              <w:rPr>
                <w:ins w:id="51" w:author="Derrick (ZTE)" w:date="2024-05-13T22:28:00Z"/>
                <w:rFonts w:eastAsia="宋体"/>
              </w:rPr>
            </w:pPr>
            <w:ins w:id="52" w:author="Derrick (ZTE)" w:date="2024-05-13T22:28:00Z">
              <w:r>
                <w:rPr>
                  <w:rFonts w:eastAsia="宋体"/>
                </w:rPr>
                <w:t>Config</w:t>
              </w:r>
            </w:ins>
          </w:p>
        </w:tc>
        <w:tc>
          <w:tcPr>
            <w:tcW w:w="7481"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H"/>
              <w:spacing w:line="256" w:lineRule="auto"/>
              <w:rPr>
                <w:ins w:id="53" w:author="Derrick (ZTE)" w:date="2024-05-13T22:28:00Z"/>
                <w:rFonts w:eastAsia="宋体"/>
              </w:rPr>
            </w:pPr>
            <w:ins w:id="54" w:author="Derrick (ZTE)" w:date="2024-05-13T22:28:00Z">
              <w:r>
                <w:rPr>
                  <w:rFonts w:eastAsia="宋体"/>
                </w:rPr>
                <w:t>Description</w:t>
              </w:r>
            </w:ins>
          </w:p>
        </w:tc>
      </w:tr>
      <w:tr w:rsidR="000C7CAA" w:rsidTr="00587EFA">
        <w:trPr>
          <w:ins w:id="55" w:author="Derrick (ZTE)" w:date="2024-05-13T22:28:00Z"/>
        </w:trPr>
        <w:tc>
          <w:tcPr>
            <w:tcW w:w="2376"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6" w:author="Derrick (ZTE)" w:date="2024-05-13T22:28:00Z"/>
              </w:rPr>
            </w:pPr>
            <w:ins w:id="57" w:author="Derrick (ZTE)" w:date="2024-05-13T22:28:00Z">
              <w:r>
                <w:t>1</w:t>
              </w:r>
            </w:ins>
          </w:p>
        </w:tc>
        <w:tc>
          <w:tcPr>
            <w:tcW w:w="7481"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8" w:author="Derrick (ZTE)" w:date="2024-05-13T22:28:00Z"/>
              </w:rPr>
            </w:pPr>
            <w:ins w:id="59" w:author="Derrick (ZTE)" w:date="2024-05-13T22:28:00Z">
              <w:r>
                <w:t>NR 15 kHz SSB SCS, 20 MHz bandwidth, FDD duplex mode</w:t>
              </w:r>
            </w:ins>
          </w:p>
        </w:tc>
      </w:tr>
      <w:tr w:rsidR="000C7CAA" w:rsidTr="00587EFA">
        <w:trPr>
          <w:ins w:id="60" w:author="Derrick (ZTE)" w:date="2024-05-13T22:28:00Z"/>
        </w:trPr>
        <w:tc>
          <w:tcPr>
            <w:tcW w:w="2376"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1" w:author="Derrick (ZTE)" w:date="2024-05-13T22:28:00Z"/>
              </w:rPr>
            </w:pPr>
            <w:ins w:id="62" w:author="Derrick (ZTE)" w:date="2024-05-13T22:28:00Z">
              <w:r>
                <w:t>2</w:t>
              </w:r>
            </w:ins>
          </w:p>
        </w:tc>
        <w:tc>
          <w:tcPr>
            <w:tcW w:w="7481"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3" w:author="Derrick (ZTE)" w:date="2024-05-13T22:28:00Z"/>
              </w:rPr>
            </w:pPr>
            <w:ins w:id="64" w:author="Derrick (ZTE)" w:date="2024-05-13T22:28:00Z">
              <w:r>
                <w:t>NR 15 kHz SSB SCS, 20 MHz bandwidth, TDD duplex mode</w:t>
              </w:r>
            </w:ins>
          </w:p>
        </w:tc>
      </w:tr>
      <w:tr w:rsidR="000C7CAA" w:rsidTr="00587EFA">
        <w:trPr>
          <w:ins w:id="65" w:author="Derrick (ZTE)" w:date="2024-05-13T22:28:00Z"/>
        </w:trPr>
        <w:tc>
          <w:tcPr>
            <w:tcW w:w="2376"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6" w:author="Derrick (ZTE)" w:date="2024-05-13T22:28:00Z"/>
              </w:rPr>
            </w:pPr>
            <w:ins w:id="67" w:author="Derrick (ZTE)" w:date="2024-05-13T22:28:00Z">
              <w:r>
                <w:t>3</w:t>
              </w:r>
            </w:ins>
          </w:p>
        </w:tc>
        <w:tc>
          <w:tcPr>
            <w:tcW w:w="7481"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8" w:author="Derrick (ZTE)" w:date="2024-05-13T22:28:00Z"/>
              </w:rPr>
            </w:pPr>
            <w:ins w:id="69" w:author="Derrick (ZTE)" w:date="2024-05-13T22:28:00Z">
              <w:r>
                <w:t>NR 30</w:t>
              </w:r>
              <w:r>
                <w:rPr>
                  <w:lang w:val="en-US"/>
                </w:rPr>
                <w:t xml:space="preserve"> </w:t>
              </w:r>
              <w:r>
                <w:t>kHz SSB SCS, 50 MHz bandwidth, TDD duplex mode</w:t>
              </w:r>
            </w:ins>
          </w:p>
        </w:tc>
      </w:tr>
      <w:tr w:rsidR="000C7CAA" w:rsidTr="00587EFA">
        <w:trPr>
          <w:ins w:id="70" w:author="Derrick (ZTE)" w:date="2024-05-13T22:28:00Z"/>
        </w:trPr>
        <w:tc>
          <w:tcPr>
            <w:tcW w:w="9857"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N"/>
              <w:spacing w:line="256" w:lineRule="auto"/>
              <w:rPr>
                <w:ins w:id="71" w:author="Derrick (ZTE)" w:date="2024-05-13T22:28:00Z"/>
                <w:rFonts w:eastAsia="宋体"/>
              </w:rPr>
            </w:pPr>
            <w:ins w:id="72" w:author="Derrick (ZTE)" w:date="2024-05-13T22:28:00Z">
              <w:r>
                <w:rPr>
                  <w:rFonts w:eastAsia="宋体"/>
                </w:rPr>
                <w:t>Note:</w:t>
              </w:r>
              <w:r>
                <w:rPr>
                  <w:rFonts w:eastAsia="宋体"/>
                </w:rPr>
                <w:tab/>
                <w:t>The UE is only required to be tested in one of the supported test configurations in each supported band</w:t>
              </w:r>
            </w:ins>
          </w:p>
        </w:tc>
      </w:tr>
    </w:tbl>
    <w:p w:rsidR="000C7CAA" w:rsidRDefault="000C7CAA" w:rsidP="000C7CAA">
      <w:pPr>
        <w:spacing w:line="256" w:lineRule="auto"/>
        <w:rPr>
          <w:ins w:id="73" w:author="Derrick (ZTE)" w:date="2024-05-13T22:28:00Z"/>
          <w:lang w:eastAsia="ko-KR"/>
        </w:rPr>
      </w:pPr>
    </w:p>
    <w:p w:rsidR="000C7CAA" w:rsidRDefault="000C7CAA" w:rsidP="000C7CAA">
      <w:pPr>
        <w:pStyle w:val="TH"/>
        <w:rPr>
          <w:ins w:id="74" w:author="Derrick (ZTE)" w:date="2024-05-13T22:28:00Z"/>
          <w:rFonts w:eastAsia="宋体"/>
          <w:lang w:eastAsia="zh-CN"/>
        </w:rPr>
      </w:pPr>
      <w:ins w:id="75" w:author="Derrick (ZTE)" w:date="2024-05-13T22:28:00Z">
        <w:r>
          <w:rPr>
            <w:rFonts w:eastAsia="宋体"/>
          </w:rPr>
          <w:lastRenderedPageBreak/>
          <w:t>Table A.6.9.4.1.2-2: PRS-RSRPP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865"/>
        <w:gridCol w:w="1278"/>
        <w:gridCol w:w="1160"/>
        <w:gridCol w:w="68"/>
        <w:gridCol w:w="1054"/>
        <w:gridCol w:w="937"/>
        <w:gridCol w:w="112"/>
        <w:gridCol w:w="1043"/>
      </w:tblGrid>
      <w:tr w:rsidR="000C7CAA" w:rsidTr="00587EFA">
        <w:trPr>
          <w:trHeight w:val="187"/>
          <w:jc w:val="center"/>
          <w:ins w:id="76" w:author="Derrick (ZTE)" w:date="2024-05-13T22:28:00Z"/>
        </w:trPr>
        <w:tc>
          <w:tcPr>
            <w:tcW w:w="3948" w:type="dxa"/>
            <w:gridSpan w:val="3"/>
            <w:tcBorders>
              <w:top w:val="single" w:sz="4" w:space="0" w:color="auto"/>
              <w:left w:val="single" w:sz="4" w:space="0" w:color="auto"/>
              <w:bottom w:val="nil"/>
              <w:right w:val="single" w:sz="4" w:space="0" w:color="auto"/>
            </w:tcBorders>
            <w:vAlign w:val="center"/>
            <w:hideMark/>
          </w:tcPr>
          <w:p w:rsidR="000C7CAA" w:rsidRDefault="000C7CAA" w:rsidP="00587EFA">
            <w:pPr>
              <w:pStyle w:val="TAH"/>
              <w:spacing w:line="256" w:lineRule="auto"/>
              <w:rPr>
                <w:ins w:id="77" w:author="Derrick (ZTE)" w:date="2024-05-13T22:28:00Z"/>
                <w:rFonts w:eastAsia="宋体"/>
              </w:rPr>
            </w:pPr>
            <w:ins w:id="78" w:author="Derrick (ZTE)" w:date="2024-05-13T22:28:00Z">
              <w:r>
                <w:rPr>
                  <w:rFonts w:eastAsia="宋体"/>
                </w:rPr>
                <w:t>Parameter</w:t>
              </w:r>
            </w:ins>
          </w:p>
        </w:tc>
        <w:tc>
          <w:tcPr>
            <w:tcW w:w="1278" w:type="dxa"/>
            <w:tcBorders>
              <w:top w:val="single" w:sz="4" w:space="0" w:color="auto"/>
              <w:left w:val="single" w:sz="4" w:space="0" w:color="auto"/>
              <w:bottom w:val="nil"/>
              <w:right w:val="single" w:sz="4" w:space="0" w:color="auto"/>
            </w:tcBorders>
            <w:vAlign w:val="center"/>
            <w:hideMark/>
          </w:tcPr>
          <w:p w:rsidR="000C7CAA" w:rsidRDefault="000C7CAA" w:rsidP="00587EFA">
            <w:pPr>
              <w:pStyle w:val="TAH"/>
              <w:spacing w:line="256" w:lineRule="auto"/>
              <w:rPr>
                <w:ins w:id="79" w:author="Derrick (ZTE)" w:date="2024-05-13T22:28:00Z"/>
                <w:rFonts w:eastAsia="宋体"/>
              </w:rPr>
            </w:pPr>
            <w:ins w:id="80" w:author="Derrick (ZTE)" w:date="2024-05-13T22:28:00Z">
              <w:r>
                <w:rPr>
                  <w:rFonts w:eastAsia="宋体"/>
                </w:rPr>
                <w:t>Unit</w:t>
              </w:r>
            </w:ins>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pStyle w:val="TAH"/>
              <w:spacing w:line="256" w:lineRule="auto"/>
              <w:rPr>
                <w:ins w:id="81" w:author="Derrick (ZTE)" w:date="2024-05-13T22:28:00Z"/>
                <w:rFonts w:eastAsia="宋体"/>
              </w:rPr>
            </w:pPr>
            <w:ins w:id="82" w:author="Derrick (ZTE)" w:date="2024-05-13T22:28:00Z">
              <w:r>
                <w:rPr>
                  <w:rFonts w:eastAsia="宋体"/>
                </w:rPr>
                <w:t>Test 1</w:t>
              </w:r>
            </w:ins>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pStyle w:val="TAH"/>
              <w:spacing w:line="256" w:lineRule="auto"/>
              <w:rPr>
                <w:ins w:id="83" w:author="Derrick (ZTE)" w:date="2024-05-13T22:28:00Z"/>
                <w:rFonts w:eastAsia="宋体"/>
              </w:rPr>
            </w:pPr>
            <w:ins w:id="84" w:author="Derrick (ZTE)" w:date="2024-05-13T22:28:00Z">
              <w:r>
                <w:rPr>
                  <w:rFonts w:eastAsia="宋体"/>
                </w:rPr>
                <w:t>Test 2</w:t>
              </w:r>
            </w:ins>
          </w:p>
        </w:tc>
      </w:tr>
      <w:tr w:rsidR="000C7CAA" w:rsidTr="00587EFA">
        <w:trPr>
          <w:trHeight w:val="187"/>
          <w:jc w:val="center"/>
          <w:ins w:id="85" w:author="Derrick (ZTE)" w:date="2024-05-13T22:28:00Z"/>
        </w:trPr>
        <w:tc>
          <w:tcPr>
            <w:tcW w:w="3948" w:type="dxa"/>
            <w:gridSpan w:val="3"/>
            <w:tcBorders>
              <w:top w:val="nil"/>
              <w:left w:val="single" w:sz="4" w:space="0" w:color="auto"/>
              <w:bottom w:val="single" w:sz="4" w:space="0" w:color="auto"/>
              <w:right w:val="single" w:sz="4" w:space="0" w:color="auto"/>
            </w:tcBorders>
            <w:vAlign w:val="center"/>
          </w:tcPr>
          <w:p w:rsidR="000C7CAA" w:rsidRDefault="000C7CAA" w:rsidP="00587EFA">
            <w:pPr>
              <w:pStyle w:val="TAH"/>
              <w:spacing w:line="256" w:lineRule="auto"/>
              <w:rPr>
                <w:ins w:id="86" w:author="Derrick (ZTE)" w:date="2024-05-13T22:28:00Z"/>
                <w:rFonts w:eastAsia="宋体"/>
              </w:rPr>
            </w:pPr>
          </w:p>
        </w:tc>
        <w:tc>
          <w:tcPr>
            <w:tcW w:w="1278" w:type="dxa"/>
            <w:tcBorders>
              <w:top w:val="nil"/>
              <w:left w:val="single" w:sz="4" w:space="0" w:color="auto"/>
              <w:bottom w:val="single" w:sz="4" w:space="0" w:color="auto"/>
              <w:right w:val="single" w:sz="4" w:space="0" w:color="auto"/>
            </w:tcBorders>
            <w:vAlign w:val="center"/>
          </w:tcPr>
          <w:p w:rsidR="000C7CAA" w:rsidRDefault="000C7CAA" w:rsidP="00587EFA">
            <w:pPr>
              <w:pStyle w:val="TAH"/>
              <w:spacing w:line="256" w:lineRule="auto"/>
              <w:rPr>
                <w:ins w:id="87"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pStyle w:val="TAH"/>
              <w:spacing w:line="256" w:lineRule="auto"/>
              <w:rPr>
                <w:ins w:id="88" w:author="Derrick (ZTE)" w:date="2024-05-13T22:28:00Z"/>
                <w:rFonts w:eastAsia="宋体"/>
              </w:rPr>
            </w:pPr>
            <w:ins w:id="89" w:author="Derrick (ZTE)" w:date="2024-05-13T22:28:00Z">
              <w:r>
                <w:rPr>
                  <w:rFonts w:eastAsia="宋体"/>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pStyle w:val="TAH"/>
              <w:spacing w:line="256" w:lineRule="auto"/>
              <w:rPr>
                <w:ins w:id="90" w:author="Derrick (ZTE)" w:date="2024-05-13T22:28:00Z"/>
                <w:rFonts w:eastAsia="宋体"/>
              </w:rPr>
            </w:pPr>
            <w:ins w:id="91" w:author="Derrick (ZTE)" w:date="2024-05-13T22:28:00Z">
              <w:r>
                <w:rPr>
                  <w:rFonts w:eastAsia="宋体"/>
                </w:rPr>
                <w:t>Cell 2</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pStyle w:val="TAH"/>
              <w:spacing w:line="256" w:lineRule="auto"/>
              <w:rPr>
                <w:ins w:id="92" w:author="Derrick (ZTE)" w:date="2024-05-13T22:28:00Z"/>
                <w:rFonts w:eastAsia="宋体"/>
              </w:rPr>
            </w:pPr>
            <w:ins w:id="93" w:author="Derrick (ZTE)" w:date="2024-05-13T22:28:00Z">
              <w:r>
                <w:rPr>
                  <w:rFonts w:eastAsia="宋体"/>
                </w:rPr>
                <w:t>Cell 1</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pStyle w:val="TAH"/>
              <w:spacing w:line="256" w:lineRule="auto"/>
              <w:rPr>
                <w:ins w:id="94" w:author="Derrick (ZTE)" w:date="2024-05-13T22:28:00Z"/>
                <w:rFonts w:eastAsia="宋体"/>
                <w:lang w:val="en-US"/>
              </w:rPr>
            </w:pPr>
            <w:ins w:id="95" w:author="Derrick (ZTE)" w:date="2024-05-13T22:28:00Z">
              <w:r>
                <w:rPr>
                  <w:rFonts w:eastAsia="宋体"/>
                  <w:lang w:val="en-US"/>
                </w:rPr>
                <w:t>Cell 2</w:t>
              </w:r>
            </w:ins>
          </w:p>
        </w:tc>
      </w:tr>
      <w:tr w:rsidR="000C7CAA" w:rsidTr="00587EFA">
        <w:trPr>
          <w:trHeight w:val="187"/>
          <w:jc w:val="center"/>
          <w:ins w:id="96"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97" w:author="Derrick (ZTE)" w:date="2024-05-13T22:28:00Z"/>
                <w:rFonts w:cs="Arial"/>
              </w:rPr>
            </w:pPr>
            <w:ins w:id="98" w:author="Derrick (ZTE)" w:date="2024-05-13T22:28:00Z">
              <w:r>
                <w:t>Cell ID</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99"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00" w:author="Derrick (ZTE)" w:date="2024-05-13T22:28:00Z"/>
                <w:rFonts w:eastAsia="宋体"/>
              </w:rPr>
            </w:pPr>
            <w:ins w:id="101" w:author="Derrick (ZTE)" w:date="2024-05-13T22:28:00Z">
              <w:r>
                <w:rPr>
                  <w:rFonts w:eastAsia="宋体"/>
                </w:rPr>
                <w:t>489</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02" w:author="Derrick (ZTE)" w:date="2024-05-13T22:28:00Z"/>
                <w:rFonts w:eastAsia="宋体"/>
              </w:rPr>
            </w:pPr>
            <w:ins w:id="103" w:author="Derrick (ZTE)" w:date="2024-05-13T22:28:00Z">
              <w:r>
                <w:rPr>
                  <w:rFonts w:eastAsia="宋体"/>
                </w:rPr>
                <w:t>0</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04" w:author="Derrick (ZTE)" w:date="2024-05-13T22:28:00Z"/>
                <w:rFonts w:eastAsia="宋体"/>
              </w:rPr>
            </w:pPr>
            <w:ins w:id="105" w:author="Derrick (ZTE)" w:date="2024-05-13T22:28:00Z">
              <w:r>
                <w:rPr>
                  <w:rFonts w:eastAsia="宋体"/>
                </w:rPr>
                <w:t>489</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06" w:author="Derrick (ZTE)" w:date="2024-05-13T22:28:00Z"/>
                <w:rFonts w:eastAsia="宋体"/>
                <w:lang w:val="en-US"/>
              </w:rPr>
            </w:pPr>
            <w:ins w:id="107" w:author="Derrick (ZTE)" w:date="2024-05-13T22:28:00Z">
              <w:r>
                <w:rPr>
                  <w:rFonts w:eastAsia="宋体"/>
                  <w:lang w:val="en-US"/>
                </w:rPr>
                <w:t>0</w:t>
              </w:r>
            </w:ins>
          </w:p>
        </w:tc>
      </w:tr>
      <w:tr w:rsidR="000C7CAA" w:rsidTr="00587EFA">
        <w:trPr>
          <w:trHeight w:val="187"/>
          <w:jc w:val="center"/>
          <w:ins w:id="108"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09" w:author="Derrick (ZTE)" w:date="2024-05-13T22:28:00Z"/>
                <w:rFonts w:cs="Arial"/>
              </w:rPr>
            </w:pPr>
            <w:ins w:id="110" w:author="Derrick (ZTE)" w:date="2024-05-13T22:28:00Z">
              <w:r>
                <w:rPr>
                  <w:rFonts w:cs="Arial"/>
                </w:rPr>
                <w:t>SSB ARFCN</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111" w:author="Derrick (ZTE)" w:date="2024-05-13T22:28:00Z"/>
                <w:rFonts w:eastAsia="宋体"/>
              </w:rPr>
            </w:pPr>
          </w:p>
        </w:tc>
        <w:tc>
          <w:tcPr>
            <w:tcW w:w="2282"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12" w:author="Derrick (ZTE)" w:date="2024-05-13T22:28:00Z"/>
                <w:rFonts w:eastAsia="宋体"/>
              </w:rPr>
            </w:pPr>
            <w:ins w:id="113" w:author="Derrick (ZTE)" w:date="2024-05-13T22:28:00Z">
              <w:r>
                <w:rPr>
                  <w:rFonts w:eastAsia="宋体"/>
                </w:rPr>
                <w:t>freq1</w:t>
              </w:r>
            </w:ins>
          </w:p>
        </w:tc>
        <w:tc>
          <w:tcPr>
            <w:tcW w:w="2092"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14" w:author="Derrick (ZTE)" w:date="2024-05-13T22:28:00Z"/>
                <w:rFonts w:eastAsia="宋体"/>
              </w:rPr>
            </w:pPr>
            <w:ins w:id="115" w:author="Derrick (ZTE)" w:date="2024-05-13T22:28:00Z">
              <w:r>
                <w:rPr>
                  <w:rFonts w:eastAsia="宋体"/>
                </w:rPr>
                <w:t>freq1</w:t>
              </w:r>
            </w:ins>
          </w:p>
        </w:tc>
      </w:tr>
      <w:tr w:rsidR="000C7CAA" w:rsidTr="00587EFA">
        <w:trPr>
          <w:trHeight w:val="187"/>
          <w:jc w:val="center"/>
          <w:ins w:id="116" w:author="Derrick (ZTE)" w:date="2024-05-13T22:28:00Z"/>
        </w:trPr>
        <w:tc>
          <w:tcPr>
            <w:tcW w:w="2083" w:type="dxa"/>
            <w:gridSpan w:val="2"/>
            <w:tcBorders>
              <w:top w:val="single" w:sz="4" w:space="0" w:color="auto"/>
              <w:left w:val="single" w:sz="4" w:space="0" w:color="auto"/>
              <w:bottom w:val="nil"/>
              <w:right w:val="single" w:sz="4" w:space="0" w:color="auto"/>
            </w:tcBorders>
            <w:hideMark/>
          </w:tcPr>
          <w:p w:rsidR="000C7CAA" w:rsidRDefault="000C7CAA" w:rsidP="00587EFA">
            <w:pPr>
              <w:pStyle w:val="TAL"/>
              <w:spacing w:line="256" w:lineRule="auto"/>
              <w:rPr>
                <w:ins w:id="117" w:author="Derrick (ZTE)" w:date="2024-05-13T22:28:00Z"/>
                <w:rFonts w:cs="Arial"/>
              </w:rPr>
            </w:pPr>
            <w:ins w:id="118" w:author="Derrick (ZTE)" w:date="2024-05-13T22:28:00Z">
              <w:r>
                <w:rPr>
                  <w:rFonts w:cs="Arial"/>
                </w:rPr>
                <w:t>Duplex mode</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19" w:author="Derrick (ZTE)" w:date="2024-05-13T22:28:00Z"/>
                <w:rFonts w:cs="Arial"/>
              </w:rPr>
            </w:pPr>
            <w:ins w:id="120" w:author="Derrick (ZTE)" w:date="2024-05-13T22:28:00Z">
              <w:r>
                <w:rPr>
                  <w:rFonts w:cs="Arial"/>
                </w:rPr>
                <w:t>Config 1</w:t>
              </w:r>
            </w:ins>
          </w:p>
        </w:tc>
        <w:tc>
          <w:tcPr>
            <w:tcW w:w="1278" w:type="dxa"/>
            <w:tcBorders>
              <w:top w:val="single" w:sz="4" w:space="0" w:color="auto"/>
              <w:left w:val="single" w:sz="4" w:space="0" w:color="auto"/>
              <w:bottom w:val="nil"/>
              <w:right w:val="single" w:sz="4" w:space="0" w:color="auto"/>
            </w:tcBorders>
          </w:tcPr>
          <w:p w:rsidR="000C7CAA" w:rsidRDefault="000C7CAA" w:rsidP="00587EFA">
            <w:pPr>
              <w:pStyle w:val="TAC"/>
              <w:spacing w:line="256" w:lineRule="auto"/>
              <w:rPr>
                <w:ins w:id="121"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22" w:author="Derrick (ZTE)" w:date="2024-05-13T22:28:00Z"/>
                <w:rFonts w:eastAsia="宋体"/>
              </w:rPr>
            </w:pPr>
            <w:ins w:id="123" w:author="Derrick (ZTE)" w:date="2024-05-13T22:28:00Z">
              <w:r>
                <w:rPr>
                  <w:rFonts w:eastAsia="宋体"/>
                </w:rPr>
                <w:t>FDD</w:t>
              </w:r>
            </w:ins>
          </w:p>
        </w:tc>
      </w:tr>
      <w:tr w:rsidR="000C7CAA" w:rsidTr="00587EFA">
        <w:trPr>
          <w:trHeight w:val="187"/>
          <w:jc w:val="center"/>
          <w:ins w:id="124" w:author="Derrick (ZTE)" w:date="2024-05-13T22:28:00Z"/>
        </w:trPr>
        <w:tc>
          <w:tcPr>
            <w:tcW w:w="2083" w:type="dxa"/>
            <w:gridSpan w:val="2"/>
            <w:tcBorders>
              <w:top w:val="nil"/>
              <w:left w:val="single" w:sz="4" w:space="0" w:color="auto"/>
              <w:bottom w:val="single" w:sz="4" w:space="0" w:color="auto"/>
              <w:right w:val="single" w:sz="4" w:space="0" w:color="auto"/>
            </w:tcBorders>
          </w:tcPr>
          <w:p w:rsidR="000C7CAA" w:rsidRDefault="000C7CAA" w:rsidP="00587EFA">
            <w:pPr>
              <w:pStyle w:val="TAL"/>
              <w:spacing w:line="256" w:lineRule="auto"/>
              <w:rPr>
                <w:ins w:id="125"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26" w:author="Derrick (ZTE)" w:date="2024-05-13T22:28:00Z"/>
                <w:rFonts w:cs="Arial"/>
              </w:rPr>
            </w:pPr>
            <w:ins w:id="127" w:author="Derrick (ZTE)" w:date="2024-05-13T22:28:00Z">
              <w:r>
                <w:rPr>
                  <w:rFonts w:cs="Arial"/>
                </w:rPr>
                <w:t>Config 2,3</w:t>
              </w:r>
            </w:ins>
          </w:p>
        </w:tc>
        <w:tc>
          <w:tcPr>
            <w:tcW w:w="1278"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128"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29" w:author="Derrick (ZTE)" w:date="2024-05-13T22:28:00Z"/>
                <w:rFonts w:eastAsia="宋体"/>
              </w:rPr>
            </w:pPr>
            <w:ins w:id="130" w:author="Derrick (ZTE)" w:date="2024-05-13T22:28:00Z">
              <w:r>
                <w:rPr>
                  <w:rFonts w:eastAsia="宋体"/>
                </w:rPr>
                <w:t>TDD</w:t>
              </w:r>
            </w:ins>
          </w:p>
        </w:tc>
      </w:tr>
      <w:tr w:rsidR="000C7CAA" w:rsidTr="00587EFA">
        <w:trPr>
          <w:trHeight w:val="187"/>
          <w:jc w:val="center"/>
          <w:ins w:id="131" w:author="Derrick (ZTE)" w:date="2024-05-13T22:28:00Z"/>
        </w:trPr>
        <w:tc>
          <w:tcPr>
            <w:tcW w:w="2083" w:type="dxa"/>
            <w:gridSpan w:val="2"/>
            <w:tcBorders>
              <w:top w:val="single" w:sz="4" w:space="0" w:color="auto"/>
              <w:left w:val="single" w:sz="4" w:space="0" w:color="auto"/>
              <w:bottom w:val="nil"/>
              <w:right w:val="single" w:sz="4" w:space="0" w:color="auto"/>
            </w:tcBorders>
            <w:hideMark/>
          </w:tcPr>
          <w:p w:rsidR="000C7CAA" w:rsidRDefault="000C7CAA" w:rsidP="00587EFA">
            <w:pPr>
              <w:pStyle w:val="TAL"/>
              <w:spacing w:line="256" w:lineRule="auto"/>
              <w:rPr>
                <w:ins w:id="132" w:author="Derrick (ZTE)" w:date="2024-05-13T22:28:00Z"/>
                <w:rFonts w:cs="Arial"/>
              </w:rPr>
            </w:pPr>
            <w:ins w:id="133" w:author="Derrick (ZTE)" w:date="2024-05-13T22:28:00Z">
              <w:r>
                <w:rPr>
                  <w:rFonts w:cs="Arial"/>
                </w:rPr>
                <w:t>TDD configuration</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34" w:author="Derrick (ZTE)" w:date="2024-05-13T22:28:00Z"/>
                <w:rFonts w:cs="Arial"/>
              </w:rPr>
            </w:pPr>
            <w:ins w:id="135" w:author="Derrick (ZTE)" w:date="2024-05-13T22:28:00Z">
              <w:r>
                <w:rPr>
                  <w:rFonts w:cs="Arial"/>
                </w:rPr>
                <w:t>Config</w:t>
              </w:r>
              <w:r>
                <w:rPr>
                  <w:szCs w:val="18"/>
                </w:rPr>
                <w:t xml:space="preserve"> 1</w:t>
              </w:r>
            </w:ins>
          </w:p>
        </w:tc>
        <w:tc>
          <w:tcPr>
            <w:tcW w:w="1278" w:type="dxa"/>
            <w:tcBorders>
              <w:top w:val="single" w:sz="4" w:space="0" w:color="auto"/>
              <w:left w:val="single" w:sz="4" w:space="0" w:color="auto"/>
              <w:bottom w:val="nil"/>
              <w:right w:val="single" w:sz="4" w:space="0" w:color="auto"/>
            </w:tcBorders>
          </w:tcPr>
          <w:p w:rsidR="000C7CAA" w:rsidRDefault="000C7CAA" w:rsidP="00587EFA">
            <w:pPr>
              <w:pStyle w:val="TAC"/>
              <w:spacing w:line="256" w:lineRule="auto"/>
              <w:rPr>
                <w:ins w:id="136"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37" w:author="Derrick (ZTE)" w:date="2024-05-13T22:28:00Z"/>
                <w:rFonts w:eastAsia="宋体"/>
              </w:rPr>
            </w:pPr>
            <w:ins w:id="138" w:author="Derrick (ZTE)" w:date="2024-05-13T22:28:00Z">
              <w:r>
                <w:rPr>
                  <w:rFonts w:eastAsia="宋体"/>
                </w:rPr>
                <w:t>Not Applicable</w:t>
              </w:r>
            </w:ins>
          </w:p>
        </w:tc>
      </w:tr>
      <w:tr w:rsidR="000C7CAA" w:rsidTr="00587EFA">
        <w:trPr>
          <w:trHeight w:val="187"/>
          <w:jc w:val="center"/>
          <w:ins w:id="139" w:author="Derrick (ZTE)" w:date="2024-05-13T22:28:00Z"/>
        </w:trPr>
        <w:tc>
          <w:tcPr>
            <w:tcW w:w="2083" w:type="dxa"/>
            <w:gridSpan w:val="2"/>
            <w:tcBorders>
              <w:top w:val="nil"/>
              <w:left w:val="single" w:sz="4" w:space="0" w:color="auto"/>
              <w:bottom w:val="nil"/>
              <w:right w:val="single" w:sz="4" w:space="0" w:color="auto"/>
            </w:tcBorders>
          </w:tcPr>
          <w:p w:rsidR="000C7CAA" w:rsidRDefault="000C7CAA" w:rsidP="00587EFA">
            <w:pPr>
              <w:pStyle w:val="TAL"/>
              <w:spacing w:line="256" w:lineRule="auto"/>
              <w:rPr>
                <w:ins w:id="140"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41" w:author="Derrick (ZTE)" w:date="2024-05-13T22:28:00Z"/>
                <w:rFonts w:cs="Arial"/>
              </w:rPr>
            </w:pPr>
            <w:ins w:id="142" w:author="Derrick (ZTE)" w:date="2024-05-13T22:28:00Z">
              <w:r>
                <w:rPr>
                  <w:rFonts w:cs="Arial"/>
                </w:rPr>
                <w:t>Config</w:t>
              </w:r>
              <w:r>
                <w:rPr>
                  <w:szCs w:val="18"/>
                </w:rPr>
                <w:t xml:space="preserve"> 2</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143"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44" w:author="Derrick (ZTE)" w:date="2024-05-13T22:28:00Z"/>
                <w:rFonts w:eastAsia="宋体"/>
              </w:rPr>
            </w:pPr>
            <w:ins w:id="145" w:author="Derrick (ZTE)" w:date="2024-05-13T22:28:00Z">
              <w:r>
                <w:rPr>
                  <w:rFonts w:eastAsia="宋体"/>
                </w:rPr>
                <w:t>TDDConf.1.1</w:t>
              </w:r>
            </w:ins>
          </w:p>
        </w:tc>
      </w:tr>
      <w:tr w:rsidR="000C7CAA" w:rsidTr="00587EFA">
        <w:trPr>
          <w:trHeight w:val="187"/>
          <w:jc w:val="center"/>
          <w:ins w:id="146" w:author="Derrick (ZTE)" w:date="2024-05-13T22:28:00Z"/>
        </w:trPr>
        <w:tc>
          <w:tcPr>
            <w:tcW w:w="2083" w:type="dxa"/>
            <w:gridSpan w:val="2"/>
            <w:tcBorders>
              <w:top w:val="nil"/>
              <w:left w:val="single" w:sz="4" w:space="0" w:color="auto"/>
              <w:bottom w:val="single" w:sz="4" w:space="0" w:color="auto"/>
              <w:right w:val="single" w:sz="4" w:space="0" w:color="auto"/>
            </w:tcBorders>
          </w:tcPr>
          <w:p w:rsidR="000C7CAA" w:rsidRDefault="000C7CAA" w:rsidP="00587EFA">
            <w:pPr>
              <w:pStyle w:val="TAL"/>
              <w:spacing w:line="256" w:lineRule="auto"/>
              <w:rPr>
                <w:ins w:id="147"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48" w:author="Derrick (ZTE)" w:date="2024-05-13T22:28:00Z"/>
                <w:rFonts w:cs="Arial"/>
              </w:rPr>
            </w:pPr>
            <w:ins w:id="149" w:author="Derrick (ZTE)" w:date="2024-05-13T22:28:00Z">
              <w:r>
                <w:rPr>
                  <w:rFonts w:cs="Arial"/>
                </w:rPr>
                <w:t>Config</w:t>
              </w:r>
              <w:r>
                <w:rPr>
                  <w:szCs w:val="18"/>
                </w:rPr>
                <w:t xml:space="preserve"> 3</w:t>
              </w:r>
            </w:ins>
          </w:p>
        </w:tc>
        <w:tc>
          <w:tcPr>
            <w:tcW w:w="1278"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150"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51" w:author="Derrick (ZTE)" w:date="2024-05-13T22:28:00Z"/>
                <w:rFonts w:eastAsia="宋体"/>
              </w:rPr>
            </w:pPr>
            <w:ins w:id="152" w:author="Derrick (ZTE)" w:date="2024-05-13T22:28:00Z">
              <w:r>
                <w:rPr>
                  <w:rFonts w:eastAsia="宋体"/>
                </w:rPr>
                <w:t>TDDConf.2.1</w:t>
              </w:r>
            </w:ins>
          </w:p>
        </w:tc>
      </w:tr>
      <w:tr w:rsidR="000C7CAA" w:rsidTr="00587EFA">
        <w:trPr>
          <w:trHeight w:val="187"/>
          <w:jc w:val="center"/>
          <w:ins w:id="153" w:author="Derrick (ZTE)" w:date="2024-05-13T22:28:00Z"/>
        </w:trPr>
        <w:tc>
          <w:tcPr>
            <w:tcW w:w="2083" w:type="dxa"/>
            <w:gridSpan w:val="2"/>
            <w:tcBorders>
              <w:top w:val="single" w:sz="4" w:space="0" w:color="auto"/>
              <w:left w:val="single" w:sz="4" w:space="0" w:color="auto"/>
              <w:bottom w:val="nil"/>
              <w:right w:val="single" w:sz="4" w:space="0" w:color="auto"/>
            </w:tcBorders>
            <w:hideMark/>
          </w:tcPr>
          <w:p w:rsidR="000C7CAA" w:rsidRDefault="000C7CAA" w:rsidP="00587EFA">
            <w:pPr>
              <w:pStyle w:val="TAL"/>
              <w:spacing w:line="256" w:lineRule="auto"/>
              <w:rPr>
                <w:ins w:id="154" w:author="Derrick (ZTE)" w:date="2024-05-13T22:28:00Z"/>
                <w:rFonts w:cs="Arial"/>
              </w:rPr>
            </w:pPr>
            <w:ins w:id="155" w:author="Derrick (ZTE)" w:date="2024-05-13T22:28:00Z">
              <w:r>
                <w:rPr>
                  <w:rFonts w:cs="Arial"/>
                </w:rPr>
                <w:t>BW</w:t>
              </w:r>
              <w:r>
                <w:rPr>
                  <w:rFonts w:cs="Arial"/>
                  <w:vertAlign w:val="subscript"/>
                </w:rPr>
                <w:t>channel</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56" w:author="Derrick (ZTE)" w:date="2024-05-13T22:28:00Z"/>
                <w:rFonts w:cs="Arial"/>
              </w:rPr>
            </w:pPr>
            <w:ins w:id="157" w:author="Derrick (ZTE)" w:date="2024-05-13T22:28:00Z">
              <w:r>
                <w:rPr>
                  <w:rFonts w:cs="Arial"/>
                </w:rPr>
                <w:t>Config</w:t>
              </w:r>
              <w:r>
                <w:rPr>
                  <w:szCs w:val="18"/>
                </w:rPr>
                <w:t xml:space="preserve"> 1</w:t>
              </w:r>
            </w:ins>
          </w:p>
        </w:tc>
        <w:tc>
          <w:tcPr>
            <w:tcW w:w="1278" w:type="dxa"/>
            <w:tcBorders>
              <w:top w:val="single" w:sz="4" w:space="0" w:color="auto"/>
              <w:left w:val="single" w:sz="4" w:space="0" w:color="auto"/>
              <w:bottom w:val="nil"/>
              <w:right w:val="single" w:sz="4" w:space="0" w:color="auto"/>
            </w:tcBorders>
            <w:hideMark/>
          </w:tcPr>
          <w:p w:rsidR="000C7CAA" w:rsidRDefault="000C7CAA" w:rsidP="00587EFA">
            <w:pPr>
              <w:pStyle w:val="TAC"/>
              <w:spacing w:line="256" w:lineRule="auto"/>
              <w:rPr>
                <w:ins w:id="158" w:author="Derrick (ZTE)" w:date="2024-05-13T22:28:00Z"/>
                <w:rFonts w:eastAsia="宋体"/>
              </w:rPr>
            </w:pPr>
            <w:ins w:id="159" w:author="Derrick (ZTE)" w:date="2024-05-13T22:28:00Z">
              <w:r>
                <w:rPr>
                  <w:rFonts w:eastAsia="宋体"/>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60" w:author="Derrick (ZTE)" w:date="2024-05-13T22:28:00Z"/>
                <w:rFonts w:eastAsia="宋体"/>
                <w:szCs w:val="18"/>
              </w:rPr>
            </w:pPr>
            <w:ins w:id="161" w:author="Derrick (ZTE)" w:date="2024-05-13T22:28: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106</w:t>
              </w:r>
            </w:ins>
          </w:p>
        </w:tc>
      </w:tr>
      <w:tr w:rsidR="000C7CAA" w:rsidTr="00587EFA">
        <w:trPr>
          <w:trHeight w:val="187"/>
          <w:jc w:val="center"/>
          <w:ins w:id="162" w:author="Derrick (ZTE)" w:date="2024-05-13T22:28:00Z"/>
        </w:trPr>
        <w:tc>
          <w:tcPr>
            <w:tcW w:w="2083" w:type="dxa"/>
            <w:gridSpan w:val="2"/>
            <w:tcBorders>
              <w:top w:val="nil"/>
              <w:left w:val="single" w:sz="4" w:space="0" w:color="auto"/>
              <w:bottom w:val="nil"/>
              <w:right w:val="single" w:sz="4" w:space="0" w:color="auto"/>
            </w:tcBorders>
          </w:tcPr>
          <w:p w:rsidR="000C7CAA" w:rsidRDefault="000C7CAA" w:rsidP="00587EFA">
            <w:pPr>
              <w:pStyle w:val="TAL"/>
              <w:spacing w:line="256" w:lineRule="auto"/>
              <w:rPr>
                <w:ins w:id="163"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64" w:author="Derrick (ZTE)" w:date="2024-05-13T22:28:00Z"/>
                <w:rFonts w:cs="Arial"/>
              </w:rPr>
            </w:pPr>
            <w:ins w:id="165" w:author="Derrick (ZTE)" w:date="2024-05-13T22:28:00Z">
              <w:r>
                <w:rPr>
                  <w:rFonts w:cs="Arial"/>
                </w:rPr>
                <w:t>Config</w:t>
              </w:r>
              <w:r>
                <w:rPr>
                  <w:szCs w:val="18"/>
                </w:rPr>
                <w:t xml:space="preserve"> 2</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166"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67" w:author="Derrick (ZTE)" w:date="2024-05-13T22:28:00Z"/>
                <w:rFonts w:eastAsia="宋体"/>
                <w:szCs w:val="18"/>
              </w:rPr>
            </w:pPr>
            <w:ins w:id="168" w:author="Derrick (ZTE)" w:date="2024-05-13T22:28: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106</w:t>
              </w:r>
            </w:ins>
          </w:p>
        </w:tc>
      </w:tr>
      <w:tr w:rsidR="000C7CAA" w:rsidTr="00587EFA">
        <w:trPr>
          <w:trHeight w:val="187"/>
          <w:jc w:val="center"/>
          <w:ins w:id="169" w:author="Derrick (ZTE)" w:date="2024-05-13T22:28:00Z"/>
        </w:trPr>
        <w:tc>
          <w:tcPr>
            <w:tcW w:w="2083" w:type="dxa"/>
            <w:gridSpan w:val="2"/>
            <w:tcBorders>
              <w:top w:val="nil"/>
              <w:left w:val="single" w:sz="4" w:space="0" w:color="auto"/>
              <w:bottom w:val="single" w:sz="4" w:space="0" w:color="auto"/>
              <w:right w:val="single" w:sz="4" w:space="0" w:color="auto"/>
            </w:tcBorders>
          </w:tcPr>
          <w:p w:rsidR="000C7CAA" w:rsidRDefault="000C7CAA" w:rsidP="00587EFA">
            <w:pPr>
              <w:pStyle w:val="TAL"/>
              <w:spacing w:line="256" w:lineRule="auto"/>
              <w:rPr>
                <w:ins w:id="170"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71" w:author="Derrick (ZTE)" w:date="2024-05-13T22:28:00Z"/>
                <w:rFonts w:cs="Arial"/>
              </w:rPr>
            </w:pPr>
            <w:ins w:id="172" w:author="Derrick (ZTE)" w:date="2024-05-13T22:28:00Z">
              <w:r>
                <w:rPr>
                  <w:rFonts w:cs="Arial"/>
                </w:rPr>
                <w:t>Config</w:t>
              </w:r>
              <w:r>
                <w:rPr>
                  <w:szCs w:val="18"/>
                </w:rPr>
                <w:t xml:space="preserve"> 3</w:t>
              </w:r>
            </w:ins>
          </w:p>
        </w:tc>
        <w:tc>
          <w:tcPr>
            <w:tcW w:w="1278"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173"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74" w:author="Derrick (ZTE)" w:date="2024-05-13T22:28:00Z"/>
                <w:rFonts w:eastAsia="宋体"/>
                <w:szCs w:val="18"/>
              </w:rPr>
            </w:pPr>
            <w:ins w:id="175" w:author="Derrick (ZTE)" w:date="2024-05-13T22:28: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p>
        </w:tc>
      </w:tr>
      <w:tr w:rsidR="000C7CAA" w:rsidTr="00587EFA">
        <w:trPr>
          <w:trHeight w:val="187"/>
          <w:jc w:val="center"/>
          <w:ins w:id="176" w:author="Derrick (ZTE)" w:date="2024-05-13T22:28:00Z"/>
        </w:trPr>
        <w:tc>
          <w:tcPr>
            <w:tcW w:w="2083" w:type="dxa"/>
            <w:gridSpan w:val="2"/>
            <w:tcBorders>
              <w:top w:val="single" w:sz="4" w:space="0" w:color="auto"/>
              <w:left w:val="single" w:sz="4" w:space="0" w:color="auto"/>
              <w:bottom w:val="nil"/>
              <w:right w:val="single" w:sz="4" w:space="0" w:color="auto"/>
            </w:tcBorders>
            <w:hideMark/>
          </w:tcPr>
          <w:p w:rsidR="000C7CAA" w:rsidRDefault="000C7CAA" w:rsidP="00587EFA">
            <w:pPr>
              <w:pStyle w:val="TAL"/>
              <w:spacing w:line="256" w:lineRule="auto"/>
              <w:rPr>
                <w:ins w:id="177" w:author="Derrick (ZTE)" w:date="2024-05-13T22:28:00Z"/>
                <w:rFonts w:cs="Arial"/>
              </w:rPr>
            </w:pPr>
            <w:ins w:id="178" w:author="Derrick (ZTE)" w:date="2024-05-13T22:28:00Z">
              <w:r>
                <w:rPr>
                  <w:rFonts w:cs="Arial"/>
                </w:rPr>
                <w:t>BWP BW</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79" w:author="Derrick (ZTE)" w:date="2024-05-13T22:28:00Z"/>
                <w:rFonts w:cs="Arial"/>
              </w:rPr>
            </w:pPr>
            <w:ins w:id="180" w:author="Derrick (ZTE)" w:date="2024-05-13T22:28:00Z">
              <w:r>
                <w:rPr>
                  <w:rFonts w:cs="Arial"/>
                </w:rPr>
                <w:t>Config</w:t>
              </w:r>
              <w:r>
                <w:rPr>
                  <w:szCs w:val="18"/>
                </w:rPr>
                <w:t xml:space="preserve"> 1</w:t>
              </w:r>
            </w:ins>
          </w:p>
        </w:tc>
        <w:tc>
          <w:tcPr>
            <w:tcW w:w="1278" w:type="dxa"/>
            <w:tcBorders>
              <w:top w:val="single" w:sz="4" w:space="0" w:color="auto"/>
              <w:left w:val="single" w:sz="4" w:space="0" w:color="auto"/>
              <w:bottom w:val="nil"/>
              <w:right w:val="single" w:sz="4" w:space="0" w:color="auto"/>
            </w:tcBorders>
          </w:tcPr>
          <w:p w:rsidR="000C7CAA" w:rsidRDefault="000C7CAA" w:rsidP="00587EFA">
            <w:pPr>
              <w:pStyle w:val="TAC"/>
              <w:spacing w:line="256" w:lineRule="auto"/>
              <w:rPr>
                <w:ins w:id="181"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82" w:author="Derrick (ZTE)" w:date="2024-05-13T22:28:00Z"/>
                <w:rFonts w:eastAsia="宋体"/>
                <w:szCs w:val="18"/>
              </w:rPr>
            </w:pPr>
            <w:ins w:id="183" w:author="Derrick (ZTE)" w:date="2024-05-13T22:28: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106</w:t>
              </w:r>
            </w:ins>
          </w:p>
        </w:tc>
      </w:tr>
      <w:tr w:rsidR="000C7CAA" w:rsidTr="00587EFA">
        <w:trPr>
          <w:trHeight w:val="187"/>
          <w:jc w:val="center"/>
          <w:ins w:id="184" w:author="Derrick (ZTE)" w:date="2024-05-13T22:28:00Z"/>
        </w:trPr>
        <w:tc>
          <w:tcPr>
            <w:tcW w:w="2083" w:type="dxa"/>
            <w:gridSpan w:val="2"/>
            <w:tcBorders>
              <w:top w:val="nil"/>
              <w:left w:val="single" w:sz="4" w:space="0" w:color="auto"/>
              <w:bottom w:val="nil"/>
              <w:right w:val="single" w:sz="4" w:space="0" w:color="auto"/>
            </w:tcBorders>
          </w:tcPr>
          <w:p w:rsidR="000C7CAA" w:rsidRDefault="000C7CAA" w:rsidP="00587EFA">
            <w:pPr>
              <w:pStyle w:val="TAL"/>
              <w:spacing w:line="256" w:lineRule="auto"/>
              <w:rPr>
                <w:ins w:id="185"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86" w:author="Derrick (ZTE)" w:date="2024-05-13T22:28:00Z"/>
                <w:rFonts w:cs="Arial"/>
              </w:rPr>
            </w:pPr>
            <w:ins w:id="187" w:author="Derrick (ZTE)" w:date="2024-05-13T22:28:00Z">
              <w:r>
                <w:rPr>
                  <w:rFonts w:cs="Arial"/>
                </w:rPr>
                <w:t>Config</w:t>
              </w:r>
              <w:r>
                <w:rPr>
                  <w:szCs w:val="18"/>
                </w:rPr>
                <w:t xml:space="preserve"> 2</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188"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89" w:author="Derrick (ZTE)" w:date="2024-05-13T22:28:00Z"/>
                <w:rFonts w:eastAsia="宋体"/>
                <w:szCs w:val="18"/>
              </w:rPr>
            </w:pPr>
            <w:ins w:id="190" w:author="Derrick (ZTE)" w:date="2024-05-13T22:28: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106</w:t>
              </w:r>
            </w:ins>
          </w:p>
        </w:tc>
      </w:tr>
      <w:tr w:rsidR="000C7CAA" w:rsidTr="00587EFA">
        <w:trPr>
          <w:trHeight w:val="187"/>
          <w:jc w:val="center"/>
          <w:ins w:id="191" w:author="Derrick (ZTE)" w:date="2024-05-13T22:28:00Z"/>
        </w:trPr>
        <w:tc>
          <w:tcPr>
            <w:tcW w:w="2083" w:type="dxa"/>
            <w:gridSpan w:val="2"/>
            <w:tcBorders>
              <w:top w:val="nil"/>
              <w:left w:val="single" w:sz="4" w:space="0" w:color="auto"/>
              <w:bottom w:val="single" w:sz="4" w:space="0" w:color="auto"/>
              <w:right w:val="single" w:sz="4" w:space="0" w:color="auto"/>
            </w:tcBorders>
          </w:tcPr>
          <w:p w:rsidR="000C7CAA" w:rsidRDefault="000C7CAA" w:rsidP="00587EFA">
            <w:pPr>
              <w:pStyle w:val="TAL"/>
              <w:spacing w:line="256" w:lineRule="auto"/>
              <w:rPr>
                <w:ins w:id="192"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93" w:author="Derrick (ZTE)" w:date="2024-05-13T22:28:00Z"/>
                <w:rFonts w:cs="Arial"/>
              </w:rPr>
            </w:pPr>
            <w:ins w:id="194" w:author="Derrick (ZTE)" w:date="2024-05-13T22:28:00Z">
              <w:r>
                <w:rPr>
                  <w:rFonts w:cs="Arial"/>
                </w:rPr>
                <w:t>Config</w:t>
              </w:r>
              <w:r>
                <w:rPr>
                  <w:szCs w:val="18"/>
                </w:rPr>
                <w:t xml:space="preserve"> 3</w:t>
              </w:r>
            </w:ins>
          </w:p>
        </w:tc>
        <w:tc>
          <w:tcPr>
            <w:tcW w:w="1278"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195"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196" w:author="Derrick (ZTE)" w:date="2024-05-13T22:28:00Z"/>
                <w:rFonts w:eastAsia="宋体"/>
                <w:szCs w:val="18"/>
              </w:rPr>
            </w:pPr>
            <w:ins w:id="197" w:author="Derrick (ZTE)" w:date="2024-05-13T22:28: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p>
        </w:tc>
      </w:tr>
      <w:tr w:rsidR="000C7CAA" w:rsidTr="00587EFA">
        <w:trPr>
          <w:trHeight w:val="187"/>
          <w:jc w:val="center"/>
          <w:ins w:id="198"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199" w:author="Derrick (ZTE)" w:date="2024-05-13T22:28:00Z"/>
              </w:rPr>
            </w:pPr>
            <w:ins w:id="200" w:author="Derrick (ZTE)" w:date="2024-05-13T22:28:00Z">
              <w:r>
                <w:t>Downlink initial BWP configuration</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201"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02" w:author="Derrick (ZTE)" w:date="2024-05-13T22:28:00Z"/>
                <w:rFonts w:eastAsia="宋体"/>
              </w:rPr>
            </w:pPr>
            <w:ins w:id="203" w:author="Derrick (ZTE)" w:date="2024-05-13T22:28:00Z">
              <w:r>
                <w:rPr>
                  <w:rFonts w:eastAsia="宋体"/>
                  <w:sz w:val="16"/>
                  <w:szCs w:val="16"/>
                </w:rPr>
                <w:t>DLBWP.0.1</w:t>
              </w:r>
            </w:ins>
          </w:p>
        </w:tc>
      </w:tr>
      <w:tr w:rsidR="000C7CAA" w:rsidTr="00587EFA">
        <w:trPr>
          <w:trHeight w:val="187"/>
          <w:jc w:val="center"/>
          <w:ins w:id="204"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205" w:author="Derrick (ZTE)" w:date="2024-05-13T22:28:00Z"/>
              </w:rPr>
            </w:pPr>
            <w:ins w:id="206" w:author="Derrick (ZTE)" w:date="2024-05-13T22:28:00Z">
              <w:r>
                <w:t>Uplink initial BWP configuration</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207" w:author="Derrick (ZTE)" w:date="2024-05-13T22:28:00Z"/>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08" w:author="Derrick (ZTE)" w:date="2024-05-13T22:28:00Z"/>
                <w:rFonts w:eastAsia="宋体"/>
                <w:sz w:val="16"/>
                <w:szCs w:val="16"/>
              </w:rPr>
            </w:pPr>
            <w:ins w:id="209" w:author="Derrick (ZTE)" w:date="2024-05-13T22:28:00Z">
              <w:r>
                <w:rPr>
                  <w:rFonts w:eastAsia="宋体"/>
                  <w:sz w:val="16"/>
                  <w:szCs w:val="16"/>
                </w:rPr>
                <w:t>ULBWP.0.1</w:t>
              </w:r>
            </w:ins>
          </w:p>
        </w:tc>
      </w:tr>
      <w:tr w:rsidR="000C7CAA" w:rsidTr="00587EFA">
        <w:trPr>
          <w:trHeight w:val="187"/>
          <w:jc w:val="center"/>
          <w:ins w:id="210" w:author="Derrick (ZTE)" w:date="2024-05-13T22:28:00Z"/>
        </w:trPr>
        <w:tc>
          <w:tcPr>
            <w:tcW w:w="2083" w:type="dxa"/>
            <w:gridSpan w:val="2"/>
            <w:tcBorders>
              <w:top w:val="single" w:sz="4" w:space="0" w:color="auto"/>
              <w:left w:val="single" w:sz="4" w:space="0" w:color="auto"/>
              <w:bottom w:val="nil"/>
              <w:right w:val="single" w:sz="4" w:space="0" w:color="auto"/>
            </w:tcBorders>
            <w:hideMark/>
          </w:tcPr>
          <w:p w:rsidR="000C7CAA" w:rsidRDefault="000C7CAA" w:rsidP="00587EFA">
            <w:pPr>
              <w:pStyle w:val="TAL"/>
              <w:spacing w:line="256" w:lineRule="auto"/>
              <w:rPr>
                <w:ins w:id="211" w:author="Derrick (ZTE)" w:date="2024-05-13T22:28:00Z"/>
              </w:rPr>
            </w:pPr>
            <w:ins w:id="212" w:author="Derrick (ZTE)" w:date="2024-05-13T22:28:00Z">
              <w:r>
                <w:rPr>
                  <w:bCs/>
                </w:rPr>
                <w:t>TRS configuration</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213" w:author="Derrick (ZTE)" w:date="2024-05-13T22:28:00Z"/>
              </w:rPr>
            </w:pPr>
            <w:ins w:id="214" w:author="Derrick (ZTE)" w:date="2024-05-13T22:28:00Z">
              <w:r>
                <w:t>Config</w:t>
              </w:r>
              <w:r>
                <w:rPr>
                  <w:szCs w:val="18"/>
                </w:rPr>
                <w:t xml:space="preserve"> 1</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215"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16" w:author="Derrick (ZTE)" w:date="2024-05-13T22:28:00Z"/>
                <w:rFonts w:eastAsia="宋体"/>
              </w:rPr>
            </w:pPr>
            <w:ins w:id="217" w:author="Derrick (ZTE)" w:date="2024-05-13T22:28:00Z">
              <w:r>
                <w:rPr>
                  <w:rFonts w:eastAsia="宋体"/>
                  <w:bCs/>
                </w:rPr>
                <w:t>TRS.1.1 FDD</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18" w:author="Derrick (ZTE)" w:date="2024-05-13T22:28:00Z"/>
                <w:rFonts w:eastAsia="宋体"/>
              </w:rPr>
            </w:pPr>
            <w:ins w:id="219" w:author="Derrick (ZTE)" w:date="2024-05-13T22:28:00Z">
              <w:r>
                <w:rPr>
                  <w:rFonts w:eastAsia="宋体"/>
                  <w:bCs/>
                </w:rPr>
                <w:t>NA</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20" w:author="Derrick (ZTE)" w:date="2024-05-13T22:28:00Z"/>
                <w:rFonts w:eastAsia="宋体"/>
              </w:rPr>
            </w:pPr>
            <w:ins w:id="221" w:author="Derrick (ZTE)" w:date="2024-05-13T22:28:00Z">
              <w:r>
                <w:rPr>
                  <w:rFonts w:eastAsia="宋体"/>
                  <w:bCs/>
                </w:rPr>
                <w:t>TRS.1.1 FDD</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22" w:author="Derrick (ZTE)" w:date="2024-05-13T22:28:00Z"/>
                <w:rFonts w:eastAsia="宋体"/>
                <w:bCs/>
              </w:rPr>
            </w:pPr>
            <w:ins w:id="223" w:author="Derrick (ZTE)" w:date="2024-05-13T22:28:00Z">
              <w:r>
                <w:rPr>
                  <w:rFonts w:eastAsia="宋体"/>
                  <w:bCs/>
                </w:rPr>
                <w:t>NA</w:t>
              </w:r>
            </w:ins>
          </w:p>
        </w:tc>
      </w:tr>
      <w:tr w:rsidR="000C7CAA" w:rsidTr="00587EFA">
        <w:trPr>
          <w:trHeight w:val="187"/>
          <w:jc w:val="center"/>
          <w:ins w:id="224" w:author="Derrick (ZTE)" w:date="2024-05-13T22:28:00Z"/>
        </w:trPr>
        <w:tc>
          <w:tcPr>
            <w:tcW w:w="2083" w:type="dxa"/>
            <w:gridSpan w:val="2"/>
            <w:tcBorders>
              <w:top w:val="nil"/>
              <w:left w:val="single" w:sz="4" w:space="0" w:color="auto"/>
              <w:bottom w:val="nil"/>
              <w:right w:val="single" w:sz="4" w:space="0" w:color="auto"/>
            </w:tcBorders>
          </w:tcPr>
          <w:p w:rsidR="000C7CAA" w:rsidRDefault="000C7CAA" w:rsidP="00587EFA">
            <w:pPr>
              <w:pStyle w:val="TAL"/>
              <w:spacing w:line="256" w:lineRule="auto"/>
              <w:rPr>
                <w:ins w:id="225" w:author="Derrick (ZTE)" w:date="2024-05-13T22:28:00Z"/>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226" w:author="Derrick (ZTE)" w:date="2024-05-13T22:28:00Z"/>
              </w:rPr>
            </w:pPr>
            <w:ins w:id="227" w:author="Derrick (ZTE)" w:date="2024-05-13T22:28:00Z">
              <w:r>
                <w:t>Config</w:t>
              </w:r>
              <w:r>
                <w:rPr>
                  <w:szCs w:val="18"/>
                </w:rPr>
                <w:t xml:space="preserve"> 2</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228"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29" w:author="Derrick (ZTE)" w:date="2024-05-13T22:28:00Z"/>
                <w:rFonts w:eastAsia="宋体"/>
              </w:rPr>
            </w:pPr>
            <w:ins w:id="230" w:author="Derrick (ZTE)" w:date="2024-05-13T22:28:00Z">
              <w:r>
                <w:rPr>
                  <w:rFonts w:eastAsia="宋体"/>
                  <w:bCs/>
                </w:rPr>
                <w:t>TRS.1.1 TDD</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31" w:author="Derrick (ZTE)" w:date="2024-05-13T22:28:00Z"/>
                <w:rFonts w:eastAsia="宋体"/>
              </w:rPr>
            </w:pPr>
            <w:ins w:id="232" w:author="Derrick (ZTE)" w:date="2024-05-13T22:28:00Z">
              <w:r>
                <w:rPr>
                  <w:rFonts w:eastAsia="宋体"/>
                  <w:bCs/>
                </w:rPr>
                <w:t>NA</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33" w:author="Derrick (ZTE)" w:date="2024-05-13T22:28:00Z"/>
                <w:rFonts w:eastAsia="宋体"/>
              </w:rPr>
            </w:pPr>
            <w:ins w:id="234" w:author="Derrick (ZTE)" w:date="2024-05-13T22:28:00Z">
              <w:r>
                <w:rPr>
                  <w:rFonts w:eastAsia="宋体"/>
                  <w:bCs/>
                </w:rPr>
                <w:t>TRS.1.1 TDD</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35" w:author="Derrick (ZTE)" w:date="2024-05-13T22:28:00Z"/>
                <w:rFonts w:eastAsia="宋体"/>
                <w:bCs/>
              </w:rPr>
            </w:pPr>
            <w:ins w:id="236" w:author="Derrick (ZTE)" w:date="2024-05-13T22:28:00Z">
              <w:r>
                <w:rPr>
                  <w:rFonts w:eastAsia="宋体"/>
                  <w:bCs/>
                </w:rPr>
                <w:t>NA</w:t>
              </w:r>
            </w:ins>
          </w:p>
        </w:tc>
      </w:tr>
      <w:tr w:rsidR="000C7CAA" w:rsidTr="00587EFA">
        <w:trPr>
          <w:trHeight w:val="187"/>
          <w:jc w:val="center"/>
          <w:ins w:id="237" w:author="Derrick (ZTE)" w:date="2024-05-13T22:28:00Z"/>
        </w:trPr>
        <w:tc>
          <w:tcPr>
            <w:tcW w:w="2083" w:type="dxa"/>
            <w:gridSpan w:val="2"/>
            <w:tcBorders>
              <w:top w:val="nil"/>
              <w:left w:val="single" w:sz="4" w:space="0" w:color="auto"/>
              <w:bottom w:val="single" w:sz="4" w:space="0" w:color="auto"/>
              <w:right w:val="single" w:sz="4" w:space="0" w:color="auto"/>
            </w:tcBorders>
          </w:tcPr>
          <w:p w:rsidR="000C7CAA" w:rsidRDefault="000C7CAA" w:rsidP="00587EFA">
            <w:pPr>
              <w:pStyle w:val="TAL"/>
              <w:spacing w:line="256" w:lineRule="auto"/>
              <w:rPr>
                <w:ins w:id="238" w:author="Derrick (ZTE)" w:date="2024-05-13T22:28:00Z"/>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239" w:author="Derrick (ZTE)" w:date="2024-05-13T22:28:00Z"/>
              </w:rPr>
            </w:pPr>
            <w:ins w:id="240" w:author="Derrick (ZTE)" w:date="2024-05-13T22:28:00Z">
              <w:r>
                <w:t>Config</w:t>
              </w:r>
              <w:r>
                <w:rPr>
                  <w:szCs w:val="18"/>
                </w:rPr>
                <w:t xml:space="preserve"> 3</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241"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42" w:author="Derrick (ZTE)" w:date="2024-05-13T22:28:00Z"/>
                <w:rFonts w:eastAsia="宋体"/>
              </w:rPr>
            </w:pPr>
            <w:ins w:id="243" w:author="Derrick (ZTE)" w:date="2024-05-13T22:28:00Z">
              <w:r>
                <w:rPr>
                  <w:rFonts w:eastAsia="宋体"/>
                  <w:bCs/>
                </w:rPr>
                <w:t>TRS.1.2 TDD</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44" w:author="Derrick (ZTE)" w:date="2024-05-13T22:28:00Z"/>
                <w:rFonts w:eastAsia="宋体"/>
              </w:rPr>
            </w:pPr>
            <w:ins w:id="245" w:author="Derrick (ZTE)" w:date="2024-05-13T22:28:00Z">
              <w:r>
                <w:rPr>
                  <w:rFonts w:eastAsia="宋体"/>
                  <w:bCs/>
                </w:rPr>
                <w:t>NA</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46" w:author="Derrick (ZTE)" w:date="2024-05-13T22:28:00Z"/>
                <w:rFonts w:eastAsia="宋体"/>
              </w:rPr>
            </w:pPr>
            <w:ins w:id="247" w:author="Derrick (ZTE)" w:date="2024-05-13T22:28:00Z">
              <w:r>
                <w:rPr>
                  <w:rFonts w:eastAsia="宋体"/>
                  <w:bCs/>
                </w:rPr>
                <w:t>TRS.1.2 TDD</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48" w:author="Derrick (ZTE)" w:date="2024-05-13T22:28:00Z"/>
                <w:rFonts w:eastAsia="宋体"/>
                <w:bCs/>
              </w:rPr>
            </w:pPr>
            <w:ins w:id="249" w:author="Derrick (ZTE)" w:date="2024-05-13T22:28:00Z">
              <w:r>
                <w:rPr>
                  <w:rFonts w:eastAsia="宋体"/>
                  <w:bCs/>
                </w:rPr>
                <w:t>NA</w:t>
              </w:r>
            </w:ins>
          </w:p>
        </w:tc>
      </w:tr>
      <w:tr w:rsidR="000C7CAA" w:rsidTr="00587EFA">
        <w:trPr>
          <w:trHeight w:val="187"/>
          <w:jc w:val="center"/>
          <w:ins w:id="250" w:author="Derrick (ZTE)" w:date="2024-05-13T22:28:00Z"/>
        </w:trPr>
        <w:tc>
          <w:tcPr>
            <w:tcW w:w="2083" w:type="dxa"/>
            <w:gridSpan w:val="2"/>
            <w:tcBorders>
              <w:top w:val="nil"/>
              <w:left w:val="single" w:sz="4" w:space="0" w:color="auto"/>
              <w:bottom w:val="single" w:sz="4" w:space="0" w:color="auto"/>
              <w:right w:val="single" w:sz="4" w:space="0" w:color="auto"/>
            </w:tcBorders>
            <w:hideMark/>
          </w:tcPr>
          <w:p w:rsidR="000C7CAA" w:rsidRDefault="000C7CAA" w:rsidP="00587EFA">
            <w:pPr>
              <w:pStyle w:val="TAL"/>
              <w:spacing w:line="256" w:lineRule="auto"/>
              <w:rPr>
                <w:ins w:id="251" w:author="Derrick (ZTE)" w:date="2024-05-13T22:28:00Z"/>
                <w:rFonts w:eastAsia="等线"/>
              </w:rPr>
            </w:pPr>
            <w:ins w:id="252" w:author="Derrick (ZTE)" w:date="2024-05-13T22:28:00Z">
              <w:r>
                <w:rPr>
                  <w:rFonts w:eastAsia="等线"/>
                </w:rPr>
                <w:t>DRX cycle length</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253" w:author="Derrick (ZTE)" w:date="2024-05-13T22:28:00Z"/>
                <w:rFonts w:eastAsia="等线"/>
              </w:rPr>
            </w:pPr>
            <w:ins w:id="254" w:author="Derrick (ZTE)" w:date="2024-05-13T22:28:00Z">
              <w:r>
                <w:rPr>
                  <w:rFonts w:eastAsia="等线"/>
                </w:rPr>
                <w:t>Config 1,2,3</w:t>
              </w:r>
            </w:ins>
          </w:p>
        </w:tc>
        <w:tc>
          <w:tcPr>
            <w:tcW w:w="1278"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55" w:author="Derrick (ZTE)" w:date="2024-05-13T22:28:00Z"/>
                <w:rFonts w:eastAsia="宋体"/>
              </w:rPr>
            </w:pPr>
            <w:ins w:id="256" w:author="Derrick (ZTE)" w:date="2024-05-13T22:28:00Z">
              <w:r>
                <w:rPr>
                  <w:rFonts w:eastAsia="宋体"/>
                </w:rPr>
                <w:t>ms</w:t>
              </w:r>
            </w:ins>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57" w:author="Derrick (ZTE)" w:date="2024-05-13T22:28:00Z"/>
                <w:rFonts w:eastAsia="宋体"/>
                <w:bCs/>
              </w:rPr>
            </w:pPr>
            <w:ins w:id="258" w:author="Derrick (ZTE)" w:date="2024-05-13T22:28:00Z">
              <w:r>
                <w:rPr>
                  <w:rFonts w:eastAsia="宋体"/>
                  <w:bCs/>
                </w:rPr>
                <w:t>1280</w:t>
              </w:r>
            </w:ins>
          </w:p>
        </w:tc>
      </w:tr>
      <w:tr w:rsidR="000C7CAA" w:rsidTr="00587EFA">
        <w:trPr>
          <w:trHeight w:val="187"/>
          <w:jc w:val="center"/>
          <w:ins w:id="259" w:author="Derrick (ZTE)" w:date="2024-05-13T22:28:00Z"/>
        </w:trPr>
        <w:tc>
          <w:tcPr>
            <w:tcW w:w="2083" w:type="dxa"/>
            <w:gridSpan w:val="2"/>
            <w:tcBorders>
              <w:top w:val="single" w:sz="4" w:space="0" w:color="auto"/>
              <w:left w:val="single" w:sz="4" w:space="0" w:color="auto"/>
              <w:bottom w:val="nil"/>
              <w:right w:val="single" w:sz="4" w:space="0" w:color="auto"/>
            </w:tcBorders>
            <w:hideMark/>
          </w:tcPr>
          <w:p w:rsidR="000C7CAA" w:rsidRDefault="000C7CAA" w:rsidP="00587EFA">
            <w:pPr>
              <w:pStyle w:val="TAL"/>
              <w:spacing w:line="256" w:lineRule="auto"/>
              <w:rPr>
                <w:ins w:id="260" w:author="Derrick (ZTE)" w:date="2024-05-13T22:28:00Z"/>
                <w:rFonts w:cs="Arial"/>
              </w:rPr>
            </w:pPr>
            <w:ins w:id="261" w:author="Derrick (ZTE)" w:date="2024-05-13T22:28:00Z">
              <w:r>
                <w:rPr>
                  <w:rFonts w:cs="Arial"/>
                </w:rPr>
                <w:t xml:space="preserve">PDSCH Reference measurement channel </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262" w:author="Derrick (ZTE)" w:date="2024-05-13T22:28:00Z"/>
                <w:rFonts w:cs="Arial"/>
              </w:rPr>
            </w:pPr>
            <w:ins w:id="263" w:author="Derrick (ZTE)" w:date="2024-05-13T22:28:00Z">
              <w:r>
                <w:rPr>
                  <w:rFonts w:cs="Arial"/>
                </w:rPr>
                <w:t>Config</w:t>
              </w:r>
              <w:r>
                <w:rPr>
                  <w:szCs w:val="18"/>
                </w:rPr>
                <w:t xml:space="preserve"> 1</w:t>
              </w:r>
            </w:ins>
          </w:p>
        </w:tc>
        <w:tc>
          <w:tcPr>
            <w:tcW w:w="1278" w:type="dxa"/>
            <w:tcBorders>
              <w:top w:val="single" w:sz="4" w:space="0" w:color="auto"/>
              <w:left w:val="single" w:sz="4" w:space="0" w:color="auto"/>
              <w:bottom w:val="nil"/>
              <w:right w:val="single" w:sz="4" w:space="0" w:color="auto"/>
            </w:tcBorders>
          </w:tcPr>
          <w:p w:rsidR="000C7CAA" w:rsidRDefault="000C7CAA" w:rsidP="00587EFA">
            <w:pPr>
              <w:pStyle w:val="TAC"/>
              <w:spacing w:line="256" w:lineRule="auto"/>
              <w:rPr>
                <w:ins w:id="264"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65" w:author="Derrick (ZTE)" w:date="2024-05-13T22:28:00Z"/>
                <w:rFonts w:eastAsia="宋体"/>
                <w:sz w:val="16"/>
              </w:rPr>
            </w:pPr>
            <w:ins w:id="266" w:author="Derrick (ZTE)" w:date="2024-05-13T22:28:00Z">
              <w:r>
                <w:rPr>
                  <w:rFonts w:eastAsia="宋体"/>
                  <w:sz w:val="16"/>
                </w:rPr>
                <w:t>SR.1.1 FDD</w:t>
              </w:r>
            </w:ins>
          </w:p>
        </w:tc>
        <w:tc>
          <w:tcPr>
            <w:tcW w:w="1054" w:type="dxa"/>
            <w:tcBorders>
              <w:top w:val="single" w:sz="4" w:space="0" w:color="auto"/>
              <w:left w:val="single" w:sz="4" w:space="0" w:color="auto"/>
              <w:bottom w:val="nil"/>
              <w:right w:val="single" w:sz="4" w:space="0" w:color="auto"/>
            </w:tcBorders>
            <w:hideMark/>
          </w:tcPr>
          <w:p w:rsidR="000C7CAA" w:rsidRDefault="000C7CAA" w:rsidP="00587EFA">
            <w:pPr>
              <w:pStyle w:val="TAC"/>
              <w:spacing w:line="256" w:lineRule="auto"/>
              <w:rPr>
                <w:ins w:id="267" w:author="Derrick (ZTE)" w:date="2024-05-13T22:28:00Z"/>
                <w:rFonts w:eastAsia="宋体"/>
                <w:sz w:val="16"/>
              </w:rPr>
            </w:pPr>
            <w:ins w:id="268" w:author="Derrick (ZTE)" w:date="2024-05-13T22:28:00Z">
              <w:r>
                <w:rPr>
                  <w:rFonts w:eastAsia="宋体"/>
                  <w:sz w:val="16"/>
                </w:rPr>
                <w:t>-</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69" w:author="Derrick (ZTE)" w:date="2024-05-13T22:28:00Z"/>
                <w:rFonts w:eastAsia="宋体"/>
                <w:sz w:val="16"/>
              </w:rPr>
            </w:pPr>
            <w:ins w:id="270" w:author="Derrick (ZTE)" w:date="2024-05-13T22:28:00Z">
              <w:r>
                <w:rPr>
                  <w:rFonts w:eastAsia="宋体"/>
                  <w:sz w:val="16"/>
                </w:rPr>
                <w:t>SR.1.1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71" w:author="Derrick (ZTE)" w:date="2024-05-13T22:28:00Z"/>
                <w:rFonts w:eastAsia="宋体"/>
                <w:sz w:val="16"/>
                <w:lang w:val="en-US"/>
              </w:rPr>
            </w:pPr>
            <w:ins w:id="272" w:author="Derrick (ZTE)" w:date="2024-05-13T22:28:00Z">
              <w:r>
                <w:rPr>
                  <w:rFonts w:eastAsia="宋体"/>
                  <w:sz w:val="16"/>
                  <w:lang w:val="en-US"/>
                </w:rPr>
                <w:t>-</w:t>
              </w:r>
            </w:ins>
          </w:p>
        </w:tc>
      </w:tr>
      <w:tr w:rsidR="000C7CAA" w:rsidTr="00587EFA">
        <w:trPr>
          <w:trHeight w:val="187"/>
          <w:jc w:val="center"/>
          <w:ins w:id="273" w:author="Derrick (ZTE)" w:date="2024-05-13T22:28:00Z"/>
        </w:trPr>
        <w:tc>
          <w:tcPr>
            <w:tcW w:w="2083" w:type="dxa"/>
            <w:gridSpan w:val="2"/>
            <w:tcBorders>
              <w:top w:val="nil"/>
              <w:left w:val="single" w:sz="4" w:space="0" w:color="auto"/>
              <w:bottom w:val="nil"/>
              <w:right w:val="single" w:sz="4" w:space="0" w:color="auto"/>
            </w:tcBorders>
          </w:tcPr>
          <w:p w:rsidR="000C7CAA" w:rsidRDefault="000C7CAA" w:rsidP="00587EFA">
            <w:pPr>
              <w:pStyle w:val="TAL"/>
              <w:spacing w:line="256" w:lineRule="auto"/>
              <w:rPr>
                <w:ins w:id="274"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275" w:author="Derrick (ZTE)" w:date="2024-05-13T22:28:00Z"/>
                <w:rFonts w:cs="Arial"/>
              </w:rPr>
            </w:pPr>
            <w:ins w:id="276" w:author="Derrick (ZTE)" w:date="2024-05-13T22:28:00Z">
              <w:r>
                <w:rPr>
                  <w:rFonts w:cs="Arial"/>
                </w:rPr>
                <w:t>Config</w:t>
              </w:r>
              <w:r>
                <w:rPr>
                  <w:szCs w:val="18"/>
                </w:rPr>
                <w:t xml:space="preserve"> 2</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277"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78" w:author="Derrick (ZTE)" w:date="2024-05-13T22:28:00Z"/>
                <w:rFonts w:eastAsia="宋体"/>
                <w:sz w:val="16"/>
              </w:rPr>
            </w:pPr>
            <w:ins w:id="279" w:author="Derrick (ZTE)" w:date="2024-05-13T22:28:00Z">
              <w:r>
                <w:rPr>
                  <w:rFonts w:eastAsia="宋体"/>
                  <w:sz w:val="16"/>
                </w:rPr>
                <w:t>SR.1.1 TDD</w:t>
              </w:r>
            </w:ins>
          </w:p>
        </w:tc>
        <w:tc>
          <w:tcPr>
            <w:tcW w:w="1054" w:type="dxa"/>
            <w:tcBorders>
              <w:top w:val="nil"/>
              <w:left w:val="single" w:sz="4" w:space="0" w:color="auto"/>
              <w:bottom w:val="nil"/>
              <w:right w:val="single" w:sz="4" w:space="0" w:color="auto"/>
            </w:tcBorders>
          </w:tcPr>
          <w:p w:rsidR="000C7CAA" w:rsidRDefault="000C7CAA" w:rsidP="00587EFA">
            <w:pPr>
              <w:pStyle w:val="TAC"/>
              <w:spacing w:line="256" w:lineRule="auto"/>
              <w:rPr>
                <w:ins w:id="280" w:author="Derrick (ZTE)" w:date="2024-05-13T22:28:00Z"/>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81" w:author="Derrick (ZTE)" w:date="2024-05-13T22:28:00Z"/>
                <w:rFonts w:eastAsia="宋体"/>
                <w:sz w:val="16"/>
              </w:rPr>
            </w:pPr>
            <w:ins w:id="282" w:author="Derrick (ZTE)" w:date="2024-05-13T22:28:00Z">
              <w:r>
                <w:rPr>
                  <w:rFonts w:eastAsia="宋体"/>
                  <w:sz w:val="16"/>
                </w:rPr>
                <w:t>SR.1.1 TDD</w:t>
              </w:r>
            </w:ins>
          </w:p>
        </w:tc>
        <w:tc>
          <w:tcPr>
            <w:tcW w:w="1155" w:type="dxa"/>
            <w:gridSpan w:val="2"/>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283" w:author="Derrick (ZTE)" w:date="2024-05-13T22:28:00Z"/>
                <w:rFonts w:eastAsia="宋体"/>
                <w:sz w:val="16"/>
              </w:rPr>
            </w:pPr>
          </w:p>
        </w:tc>
      </w:tr>
      <w:tr w:rsidR="000C7CAA" w:rsidTr="00587EFA">
        <w:trPr>
          <w:trHeight w:val="187"/>
          <w:jc w:val="center"/>
          <w:ins w:id="284" w:author="Derrick (ZTE)" w:date="2024-05-13T22:28:00Z"/>
        </w:trPr>
        <w:tc>
          <w:tcPr>
            <w:tcW w:w="2083" w:type="dxa"/>
            <w:gridSpan w:val="2"/>
            <w:tcBorders>
              <w:top w:val="nil"/>
              <w:left w:val="single" w:sz="4" w:space="0" w:color="auto"/>
              <w:bottom w:val="single" w:sz="4" w:space="0" w:color="auto"/>
              <w:right w:val="single" w:sz="4" w:space="0" w:color="auto"/>
            </w:tcBorders>
          </w:tcPr>
          <w:p w:rsidR="000C7CAA" w:rsidRDefault="000C7CAA" w:rsidP="00587EFA">
            <w:pPr>
              <w:pStyle w:val="TAL"/>
              <w:spacing w:line="256" w:lineRule="auto"/>
              <w:rPr>
                <w:ins w:id="285"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286" w:author="Derrick (ZTE)" w:date="2024-05-13T22:28:00Z"/>
                <w:rFonts w:cs="Arial"/>
              </w:rPr>
            </w:pPr>
            <w:ins w:id="287" w:author="Derrick (ZTE)" w:date="2024-05-13T22:28:00Z">
              <w:r>
                <w:rPr>
                  <w:rFonts w:cs="Arial"/>
                </w:rPr>
                <w:t>Config</w:t>
              </w:r>
              <w:r>
                <w:rPr>
                  <w:szCs w:val="18"/>
                </w:rPr>
                <w:t xml:space="preserve"> 3</w:t>
              </w:r>
            </w:ins>
          </w:p>
        </w:tc>
        <w:tc>
          <w:tcPr>
            <w:tcW w:w="1278"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288"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89" w:author="Derrick (ZTE)" w:date="2024-05-13T22:28:00Z"/>
                <w:rFonts w:eastAsia="宋体"/>
                <w:sz w:val="16"/>
              </w:rPr>
            </w:pPr>
            <w:ins w:id="290" w:author="Derrick (ZTE)" w:date="2024-05-13T22:28:00Z">
              <w:r>
                <w:rPr>
                  <w:rFonts w:eastAsia="宋体"/>
                  <w:sz w:val="16"/>
                </w:rPr>
                <w:t>SR2.1 TDD</w:t>
              </w:r>
            </w:ins>
          </w:p>
        </w:tc>
        <w:tc>
          <w:tcPr>
            <w:tcW w:w="1054"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291" w:author="Derrick (ZTE)" w:date="2024-05-13T22:28:00Z"/>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292" w:author="Derrick (ZTE)" w:date="2024-05-13T22:28:00Z"/>
                <w:rFonts w:eastAsia="宋体"/>
                <w:sz w:val="16"/>
              </w:rPr>
            </w:pPr>
            <w:ins w:id="293" w:author="Derrick (ZTE)" w:date="2024-05-13T22:28:00Z">
              <w:r>
                <w:rPr>
                  <w:rFonts w:eastAsia="宋体"/>
                  <w:sz w:val="16"/>
                </w:rPr>
                <w:t>SR2.1 TDD</w:t>
              </w:r>
            </w:ins>
          </w:p>
        </w:tc>
        <w:tc>
          <w:tcPr>
            <w:tcW w:w="1155" w:type="dxa"/>
            <w:gridSpan w:val="2"/>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294" w:author="Derrick (ZTE)" w:date="2024-05-13T22:28:00Z"/>
                <w:rFonts w:eastAsia="宋体"/>
                <w:sz w:val="16"/>
              </w:rPr>
            </w:pPr>
          </w:p>
        </w:tc>
      </w:tr>
      <w:tr w:rsidR="000C7CAA" w:rsidTr="00587EFA">
        <w:trPr>
          <w:trHeight w:val="187"/>
          <w:jc w:val="center"/>
          <w:ins w:id="295" w:author="Derrick (ZTE)" w:date="2024-05-13T22:28:00Z"/>
        </w:trPr>
        <w:tc>
          <w:tcPr>
            <w:tcW w:w="2083" w:type="dxa"/>
            <w:gridSpan w:val="2"/>
            <w:tcBorders>
              <w:top w:val="single" w:sz="4" w:space="0" w:color="auto"/>
              <w:left w:val="single" w:sz="4" w:space="0" w:color="auto"/>
              <w:bottom w:val="nil"/>
              <w:right w:val="single" w:sz="4" w:space="0" w:color="auto"/>
            </w:tcBorders>
            <w:hideMark/>
          </w:tcPr>
          <w:p w:rsidR="000C7CAA" w:rsidRDefault="000C7CAA" w:rsidP="00587EFA">
            <w:pPr>
              <w:pStyle w:val="TAL"/>
              <w:spacing w:line="256" w:lineRule="auto"/>
              <w:rPr>
                <w:ins w:id="296" w:author="Derrick (ZTE)" w:date="2024-05-13T22:28:00Z"/>
                <w:rFonts w:cs="Arial"/>
              </w:rPr>
            </w:pPr>
            <w:ins w:id="297" w:author="Derrick (ZTE)" w:date="2024-05-13T22:28:00Z">
              <w:r>
                <w:rPr>
                  <w:rFonts w:cs="v5.0.0"/>
                </w:rPr>
                <w:t>RMSI CORESET Reference Channel</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298" w:author="Derrick (ZTE)" w:date="2024-05-13T22:28:00Z"/>
                <w:rFonts w:cs="Arial"/>
              </w:rPr>
            </w:pPr>
            <w:ins w:id="299" w:author="Derrick (ZTE)" w:date="2024-05-13T22:28:00Z">
              <w:r>
                <w:rPr>
                  <w:rFonts w:cs="Arial"/>
                </w:rPr>
                <w:t>Config</w:t>
              </w:r>
              <w:r>
                <w:rPr>
                  <w:szCs w:val="18"/>
                </w:rPr>
                <w:t xml:space="preserve"> 1</w:t>
              </w:r>
            </w:ins>
          </w:p>
        </w:tc>
        <w:tc>
          <w:tcPr>
            <w:tcW w:w="1278" w:type="dxa"/>
            <w:tcBorders>
              <w:top w:val="single" w:sz="4" w:space="0" w:color="auto"/>
              <w:left w:val="single" w:sz="4" w:space="0" w:color="auto"/>
              <w:bottom w:val="nil"/>
              <w:right w:val="single" w:sz="4" w:space="0" w:color="auto"/>
            </w:tcBorders>
          </w:tcPr>
          <w:p w:rsidR="000C7CAA" w:rsidRDefault="000C7CAA" w:rsidP="00587EFA">
            <w:pPr>
              <w:pStyle w:val="TAC"/>
              <w:spacing w:line="256" w:lineRule="auto"/>
              <w:rPr>
                <w:ins w:id="300"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01" w:author="Derrick (ZTE)" w:date="2024-05-13T22:28:00Z"/>
                <w:rFonts w:eastAsia="宋体"/>
                <w:sz w:val="16"/>
              </w:rPr>
            </w:pPr>
            <w:ins w:id="302" w:author="Derrick (ZTE)" w:date="2024-05-13T22:28:00Z">
              <w:r>
                <w:rPr>
                  <w:rFonts w:eastAsia="宋体"/>
                  <w:sz w:val="16"/>
                </w:rPr>
                <w:t>CR.1.1 FDD</w:t>
              </w:r>
            </w:ins>
          </w:p>
        </w:tc>
        <w:tc>
          <w:tcPr>
            <w:tcW w:w="1054" w:type="dxa"/>
            <w:tcBorders>
              <w:top w:val="single" w:sz="4" w:space="0" w:color="auto"/>
              <w:left w:val="single" w:sz="4" w:space="0" w:color="auto"/>
              <w:bottom w:val="nil"/>
              <w:right w:val="single" w:sz="4" w:space="0" w:color="auto"/>
            </w:tcBorders>
            <w:hideMark/>
          </w:tcPr>
          <w:p w:rsidR="000C7CAA" w:rsidRDefault="000C7CAA" w:rsidP="00587EFA">
            <w:pPr>
              <w:pStyle w:val="TAC"/>
              <w:spacing w:line="256" w:lineRule="auto"/>
              <w:rPr>
                <w:ins w:id="303" w:author="Derrick (ZTE)" w:date="2024-05-13T22:28:00Z"/>
                <w:rFonts w:eastAsia="宋体"/>
                <w:sz w:val="16"/>
              </w:rPr>
            </w:pPr>
            <w:ins w:id="304" w:author="Derrick (ZTE)" w:date="2024-05-13T22:28:00Z">
              <w:r>
                <w:rPr>
                  <w:rFonts w:eastAsia="宋体"/>
                  <w:sz w:val="16"/>
                </w:rPr>
                <w:t>-</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05" w:author="Derrick (ZTE)" w:date="2024-05-13T22:28:00Z"/>
                <w:rFonts w:eastAsia="宋体"/>
                <w:sz w:val="16"/>
              </w:rPr>
            </w:pPr>
            <w:ins w:id="306" w:author="Derrick (ZTE)" w:date="2024-05-13T22:28:00Z">
              <w:r>
                <w:rPr>
                  <w:rFonts w:eastAsia="宋体"/>
                  <w:sz w:val="16"/>
                </w:rPr>
                <w:t>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07" w:author="Derrick (ZTE)" w:date="2024-05-13T22:28:00Z"/>
                <w:rFonts w:eastAsia="宋体"/>
                <w:sz w:val="16"/>
                <w:lang w:val="en-US"/>
              </w:rPr>
            </w:pPr>
            <w:ins w:id="308" w:author="Derrick (ZTE)" w:date="2024-05-13T22:28:00Z">
              <w:r>
                <w:rPr>
                  <w:rFonts w:eastAsia="宋体"/>
                  <w:sz w:val="16"/>
                  <w:lang w:val="en-US"/>
                </w:rPr>
                <w:t>-</w:t>
              </w:r>
            </w:ins>
          </w:p>
        </w:tc>
      </w:tr>
      <w:tr w:rsidR="000C7CAA" w:rsidTr="00587EFA">
        <w:trPr>
          <w:trHeight w:val="187"/>
          <w:jc w:val="center"/>
          <w:ins w:id="309" w:author="Derrick (ZTE)" w:date="2024-05-13T22:28:00Z"/>
        </w:trPr>
        <w:tc>
          <w:tcPr>
            <w:tcW w:w="2083" w:type="dxa"/>
            <w:gridSpan w:val="2"/>
            <w:tcBorders>
              <w:top w:val="nil"/>
              <w:left w:val="single" w:sz="4" w:space="0" w:color="auto"/>
              <w:bottom w:val="nil"/>
              <w:right w:val="single" w:sz="4" w:space="0" w:color="auto"/>
            </w:tcBorders>
          </w:tcPr>
          <w:p w:rsidR="000C7CAA" w:rsidRDefault="000C7CAA" w:rsidP="00587EFA">
            <w:pPr>
              <w:pStyle w:val="TAL"/>
              <w:spacing w:line="256" w:lineRule="auto"/>
              <w:rPr>
                <w:ins w:id="310"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311" w:author="Derrick (ZTE)" w:date="2024-05-13T22:28:00Z"/>
                <w:rFonts w:cs="v5.0.0"/>
              </w:rPr>
            </w:pPr>
            <w:ins w:id="312" w:author="Derrick (ZTE)" w:date="2024-05-13T22:28:00Z">
              <w:r>
                <w:rPr>
                  <w:rFonts w:cs="Arial"/>
                </w:rPr>
                <w:t>Config</w:t>
              </w:r>
              <w:r>
                <w:rPr>
                  <w:szCs w:val="18"/>
                </w:rPr>
                <w:t xml:space="preserve"> 2</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313"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14" w:author="Derrick (ZTE)" w:date="2024-05-13T22:28:00Z"/>
                <w:rFonts w:eastAsia="宋体"/>
                <w:sz w:val="16"/>
              </w:rPr>
            </w:pPr>
            <w:ins w:id="315" w:author="Derrick (ZTE)" w:date="2024-05-13T22:28:00Z">
              <w:r>
                <w:rPr>
                  <w:rFonts w:eastAsia="宋体"/>
                  <w:sz w:val="16"/>
                </w:rPr>
                <w:t>CR.1.1 TDD</w:t>
              </w:r>
            </w:ins>
          </w:p>
        </w:tc>
        <w:tc>
          <w:tcPr>
            <w:tcW w:w="1054" w:type="dxa"/>
            <w:tcBorders>
              <w:top w:val="nil"/>
              <w:left w:val="single" w:sz="4" w:space="0" w:color="auto"/>
              <w:bottom w:val="nil"/>
              <w:right w:val="single" w:sz="4" w:space="0" w:color="auto"/>
            </w:tcBorders>
          </w:tcPr>
          <w:p w:rsidR="000C7CAA" w:rsidRDefault="000C7CAA" w:rsidP="00587EFA">
            <w:pPr>
              <w:pStyle w:val="TAC"/>
              <w:spacing w:line="256" w:lineRule="auto"/>
              <w:rPr>
                <w:ins w:id="316" w:author="Derrick (ZTE)" w:date="2024-05-13T22:28:00Z"/>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17" w:author="Derrick (ZTE)" w:date="2024-05-13T22:28:00Z"/>
                <w:rFonts w:eastAsia="宋体"/>
                <w:sz w:val="16"/>
              </w:rPr>
            </w:pPr>
            <w:ins w:id="318" w:author="Derrick (ZTE)" w:date="2024-05-13T22:28:00Z">
              <w:r>
                <w:rPr>
                  <w:rFonts w:eastAsia="宋体"/>
                  <w:sz w:val="16"/>
                </w:rPr>
                <w:t>CR.1.1 TDD</w:t>
              </w:r>
            </w:ins>
          </w:p>
        </w:tc>
        <w:tc>
          <w:tcPr>
            <w:tcW w:w="1155" w:type="dxa"/>
            <w:gridSpan w:val="2"/>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319" w:author="Derrick (ZTE)" w:date="2024-05-13T22:28:00Z"/>
                <w:rFonts w:eastAsia="宋体"/>
                <w:sz w:val="16"/>
              </w:rPr>
            </w:pPr>
          </w:p>
        </w:tc>
      </w:tr>
      <w:tr w:rsidR="000C7CAA" w:rsidTr="00587EFA">
        <w:trPr>
          <w:trHeight w:val="187"/>
          <w:jc w:val="center"/>
          <w:ins w:id="320" w:author="Derrick (ZTE)" w:date="2024-05-13T22:28:00Z"/>
        </w:trPr>
        <w:tc>
          <w:tcPr>
            <w:tcW w:w="2083" w:type="dxa"/>
            <w:gridSpan w:val="2"/>
            <w:tcBorders>
              <w:top w:val="nil"/>
              <w:left w:val="single" w:sz="4" w:space="0" w:color="auto"/>
              <w:bottom w:val="single" w:sz="4" w:space="0" w:color="auto"/>
              <w:right w:val="single" w:sz="4" w:space="0" w:color="auto"/>
            </w:tcBorders>
          </w:tcPr>
          <w:p w:rsidR="000C7CAA" w:rsidRDefault="000C7CAA" w:rsidP="00587EFA">
            <w:pPr>
              <w:pStyle w:val="TAL"/>
              <w:spacing w:line="256" w:lineRule="auto"/>
              <w:rPr>
                <w:ins w:id="321"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322" w:author="Derrick (ZTE)" w:date="2024-05-13T22:28:00Z"/>
                <w:rFonts w:cs="v5.0.0"/>
              </w:rPr>
            </w:pPr>
            <w:ins w:id="323" w:author="Derrick (ZTE)" w:date="2024-05-13T22:28:00Z">
              <w:r>
                <w:rPr>
                  <w:rFonts w:cs="Arial"/>
                </w:rPr>
                <w:t>Config</w:t>
              </w:r>
              <w:r>
                <w:rPr>
                  <w:szCs w:val="18"/>
                </w:rPr>
                <w:t xml:space="preserve"> 3</w:t>
              </w:r>
            </w:ins>
          </w:p>
        </w:tc>
        <w:tc>
          <w:tcPr>
            <w:tcW w:w="1278"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324"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25" w:author="Derrick (ZTE)" w:date="2024-05-13T22:28:00Z"/>
                <w:rFonts w:eastAsia="宋体"/>
                <w:sz w:val="16"/>
              </w:rPr>
            </w:pPr>
            <w:ins w:id="326" w:author="Derrick (ZTE)" w:date="2024-05-13T22:28:00Z">
              <w:r>
                <w:rPr>
                  <w:rFonts w:eastAsia="宋体"/>
                  <w:sz w:val="16"/>
                </w:rPr>
                <w:t>CR2.1 TDD</w:t>
              </w:r>
            </w:ins>
          </w:p>
        </w:tc>
        <w:tc>
          <w:tcPr>
            <w:tcW w:w="1054"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327" w:author="Derrick (ZTE)" w:date="2024-05-13T22:28:00Z"/>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28" w:author="Derrick (ZTE)" w:date="2024-05-13T22:28:00Z"/>
                <w:rFonts w:eastAsia="宋体"/>
                <w:sz w:val="16"/>
              </w:rPr>
            </w:pPr>
            <w:ins w:id="329" w:author="Derrick (ZTE)" w:date="2024-05-13T22:28:00Z">
              <w:r>
                <w:rPr>
                  <w:rFonts w:eastAsia="宋体"/>
                  <w:sz w:val="16"/>
                </w:rPr>
                <w:t>CR2.1 TDD</w:t>
              </w:r>
            </w:ins>
          </w:p>
        </w:tc>
        <w:tc>
          <w:tcPr>
            <w:tcW w:w="1155" w:type="dxa"/>
            <w:gridSpan w:val="2"/>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330" w:author="Derrick (ZTE)" w:date="2024-05-13T22:28:00Z"/>
                <w:rFonts w:eastAsia="宋体"/>
                <w:sz w:val="16"/>
              </w:rPr>
            </w:pPr>
          </w:p>
        </w:tc>
      </w:tr>
      <w:tr w:rsidR="000C7CAA" w:rsidTr="00587EFA">
        <w:trPr>
          <w:trHeight w:val="187"/>
          <w:jc w:val="center"/>
          <w:ins w:id="331" w:author="Derrick (ZTE)" w:date="2024-05-13T22:28:00Z"/>
        </w:trPr>
        <w:tc>
          <w:tcPr>
            <w:tcW w:w="2083" w:type="dxa"/>
            <w:gridSpan w:val="2"/>
            <w:tcBorders>
              <w:top w:val="single" w:sz="4" w:space="0" w:color="auto"/>
              <w:left w:val="single" w:sz="4" w:space="0" w:color="auto"/>
              <w:bottom w:val="nil"/>
              <w:right w:val="single" w:sz="4" w:space="0" w:color="auto"/>
            </w:tcBorders>
            <w:hideMark/>
          </w:tcPr>
          <w:p w:rsidR="000C7CAA" w:rsidRDefault="000C7CAA" w:rsidP="00587EFA">
            <w:pPr>
              <w:pStyle w:val="TAL"/>
              <w:spacing w:line="256" w:lineRule="auto"/>
              <w:rPr>
                <w:ins w:id="332" w:author="Derrick (ZTE)" w:date="2024-05-13T22:28:00Z"/>
                <w:rFonts w:cs="Arial"/>
              </w:rPr>
            </w:pPr>
            <w:ins w:id="333" w:author="Derrick (ZTE)" w:date="2024-05-13T22:28:00Z">
              <w:r>
                <w:rPr>
                  <w:rFonts w:cs="v5.0.0"/>
                </w:rPr>
                <w:t>Control channel RMC</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334" w:author="Derrick (ZTE)" w:date="2024-05-13T22:28:00Z"/>
                <w:rFonts w:cs="Arial"/>
              </w:rPr>
            </w:pPr>
            <w:ins w:id="335" w:author="Derrick (ZTE)" w:date="2024-05-13T22:28:00Z">
              <w:r>
                <w:rPr>
                  <w:rFonts w:cs="Arial"/>
                </w:rPr>
                <w:t>Config</w:t>
              </w:r>
              <w:r>
                <w:rPr>
                  <w:szCs w:val="18"/>
                </w:rPr>
                <w:t xml:space="preserve"> 1</w:t>
              </w:r>
            </w:ins>
          </w:p>
        </w:tc>
        <w:tc>
          <w:tcPr>
            <w:tcW w:w="1278" w:type="dxa"/>
            <w:tcBorders>
              <w:top w:val="single" w:sz="4" w:space="0" w:color="auto"/>
              <w:left w:val="single" w:sz="4" w:space="0" w:color="auto"/>
              <w:bottom w:val="nil"/>
              <w:right w:val="single" w:sz="4" w:space="0" w:color="auto"/>
            </w:tcBorders>
          </w:tcPr>
          <w:p w:rsidR="000C7CAA" w:rsidRDefault="000C7CAA" w:rsidP="00587EFA">
            <w:pPr>
              <w:pStyle w:val="TAC"/>
              <w:spacing w:line="256" w:lineRule="auto"/>
              <w:rPr>
                <w:ins w:id="336"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37" w:author="Derrick (ZTE)" w:date="2024-05-13T22:28:00Z"/>
                <w:rFonts w:eastAsia="宋体"/>
                <w:sz w:val="16"/>
              </w:rPr>
            </w:pPr>
            <w:ins w:id="338" w:author="Derrick (ZTE)" w:date="2024-05-13T22:28:00Z">
              <w:r>
                <w:rPr>
                  <w:rFonts w:eastAsia="宋体"/>
                  <w:sz w:val="16"/>
                </w:rPr>
                <w:t>CCR.1.1 FDD</w:t>
              </w:r>
            </w:ins>
          </w:p>
        </w:tc>
        <w:tc>
          <w:tcPr>
            <w:tcW w:w="1054" w:type="dxa"/>
            <w:tcBorders>
              <w:top w:val="single" w:sz="4" w:space="0" w:color="auto"/>
              <w:left w:val="single" w:sz="4" w:space="0" w:color="auto"/>
              <w:bottom w:val="nil"/>
              <w:right w:val="single" w:sz="4" w:space="0" w:color="auto"/>
            </w:tcBorders>
            <w:hideMark/>
          </w:tcPr>
          <w:p w:rsidR="000C7CAA" w:rsidRDefault="000C7CAA" w:rsidP="00587EFA">
            <w:pPr>
              <w:pStyle w:val="TAC"/>
              <w:spacing w:line="256" w:lineRule="auto"/>
              <w:rPr>
                <w:ins w:id="339" w:author="Derrick (ZTE)" w:date="2024-05-13T22:28:00Z"/>
                <w:rFonts w:eastAsia="宋体"/>
                <w:sz w:val="16"/>
              </w:rPr>
            </w:pPr>
            <w:ins w:id="340" w:author="Derrick (ZTE)" w:date="2024-05-13T22:28:00Z">
              <w:r>
                <w:rPr>
                  <w:rFonts w:eastAsia="宋体"/>
                  <w:sz w:val="16"/>
                </w:rPr>
                <w:t>-</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41" w:author="Derrick (ZTE)" w:date="2024-05-13T22:28:00Z"/>
                <w:rFonts w:eastAsia="宋体"/>
                <w:sz w:val="16"/>
              </w:rPr>
            </w:pPr>
            <w:ins w:id="342" w:author="Derrick (ZTE)" w:date="2024-05-13T22:28:00Z">
              <w:r>
                <w:rPr>
                  <w:rFonts w:eastAsia="宋体"/>
                  <w:sz w:val="16"/>
                </w:rPr>
                <w:t>CCR.1.1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43" w:author="Derrick (ZTE)" w:date="2024-05-13T22:28:00Z"/>
                <w:rFonts w:eastAsia="宋体"/>
                <w:sz w:val="16"/>
                <w:lang w:val="en-US"/>
              </w:rPr>
            </w:pPr>
            <w:ins w:id="344" w:author="Derrick (ZTE)" w:date="2024-05-13T22:28:00Z">
              <w:r>
                <w:rPr>
                  <w:rFonts w:eastAsia="宋体"/>
                  <w:sz w:val="16"/>
                  <w:lang w:val="en-US"/>
                </w:rPr>
                <w:t>-</w:t>
              </w:r>
            </w:ins>
          </w:p>
        </w:tc>
      </w:tr>
      <w:tr w:rsidR="000C7CAA" w:rsidTr="00587EFA">
        <w:trPr>
          <w:trHeight w:val="187"/>
          <w:jc w:val="center"/>
          <w:ins w:id="345" w:author="Derrick (ZTE)" w:date="2024-05-13T22:28:00Z"/>
        </w:trPr>
        <w:tc>
          <w:tcPr>
            <w:tcW w:w="2083" w:type="dxa"/>
            <w:gridSpan w:val="2"/>
            <w:tcBorders>
              <w:top w:val="nil"/>
              <w:left w:val="single" w:sz="4" w:space="0" w:color="auto"/>
              <w:bottom w:val="nil"/>
              <w:right w:val="single" w:sz="4" w:space="0" w:color="auto"/>
            </w:tcBorders>
          </w:tcPr>
          <w:p w:rsidR="000C7CAA" w:rsidRDefault="000C7CAA" w:rsidP="00587EFA">
            <w:pPr>
              <w:pStyle w:val="TAL"/>
              <w:spacing w:line="256" w:lineRule="auto"/>
              <w:rPr>
                <w:ins w:id="346"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347" w:author="Derrick (ZTE)" w:date="2024-05-13T22:28:00Z"/>
                <w:rFonts w:cs="v5.0.0"/>
              </w:rPr>
            </w:pPr>
            <w:ins w:id="348" w:author="Derrick (ZTE)" w:date="2024-05-13T22:28:00Z">
              <w:r>
                <w:rPr>
                  <w:rFonts w:cs="Arial"/>
                </w:rPr>
                <w:t>Config</w:t>
              </w:r>
              <w:r>
                <w:rPr>
                  <w:szCs w:val="18"/>
                </w:rPr>
                <w:t xml:space="preserve"> 2</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349"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50" w:author="Derrick (ZTE)" w:date="2024-05-13T22:28:00Z"/>
                <w:rFonts w:eastAsia="宋体"/>
                <w:sz w:val="16"/>
              </w:rPr>
            </w:pPr>
            <w:ins w:id="351" w:author="Derrick (ZTE)" w:date="2024-05-13T22:28:00Z">
              <w:r>
                <w:rPr>
                  <w:rFonts w:eastAsia="宋体"/>
                  <w:sz w:val="16"/>
                </w:rPr>
                <w:t>CCR.1.1 TDD</w:t>
              </w:r>
            </w:ins>
          </w:p>
        </w:tc>
        <w:tc>
          <w:tcPr>
            <w:tcW w:w="1054" w:type="dxa"/>
            <w:tcBorders>
              <w:top w:val="nil"/>
              <w:left w:val="single" w:sz="4" w:space="0" w:color="auto"/>
              <w:bottom w:val="nil"/>
              <w:right w:val="single" w:sz="4" w:space="0" w:color="auto"/>
            </w:tcBorders>
          </w:tcPr>
          <w:p w:rsidR="000C7CAA" w:rsidRDefault="000C7CAA" w:rsidP="00587EFA">
            <w:pPr>
              <w:pStyle w:val="TAC"/>
              <w:spacing w:line="256" w:lineRule="auto"/>
              <w:rPr>
                <w:ins w:id="352" w:author="Derrick (ZTE)" w:date="2024-05-13T22:28:00Z"/>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53" w:author="Derrick (ZTE)" w:date="2024-05-13T22:28:00Z"/>
                <w:rFonts w:eastAsia="宋体"/>
                <w:sz w:val="16"/>
              </w:rPr>
            </w:pPr>
            <w:ins w:id="354" w:author="Derrick (ZTE)" w:date="2024-05-13T22:28:00Z">
              <w:r>
                <w:rPr>
                  <w:rFonts w:eastAsia="宋体"/>
                  <w:sz w:val="16"/>
                </w:rPr>
                <w:t>CCR.1.1 TDD</w:t>
              </w:r>
            </w:ins>
          </w:p>
        </w:tc>
        <w:tc>
          <w:tcPr>
            <w:tcW w:w="1155" w:type="dxa"/>
            <w:gridSpan w:val="2"/>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355" w:author="Derrick (ZTE)" w:date="2024-05-13T22:28:00Z"/>
                <w:rFonts w:eastAsia="宋体"/>
                <w:sz w:val="16"/>
              </w:rPr>
            </w:pPr>
          </w:p>
        </w:tc>
      </w:tr>
      <w:tr w:rsidR="000C7CAA" w:rsidTr="00587EFA">
        <w:trPr>
          <w:trHeight w:val="187"/>
          <w:jc w:val="center"/>
          <w:ins w:id="356" w:author="Derrick (ZTE)" w:date="2024-05-13T22:28:00Z"/>
        </w:trPr>
        <w:tc>
          <w:tcPr>
            <w:tcW w:w="2083" w:type="dxa"/>
            <w:gridSpan w:val="2"/>
            <w:tcBorders>
              <w:top w:val="nil"/>
              <w:left w:val="single" w:sz="4" w:space="0" w:color="auto"/>
              <w:bottom w:val="single" w:sz="4" w:space="0" w:color="auto"/>
              <w:right w:val="single" w:sz="4" w:space="0" w:color="auto"/>
            </w:tcBorders>
          </w:tcPr>
          <w:p w:rsidR="000C7CAA" w:rsidRDefault="000C7CAA" w:rsidP="00587EFA">
            <w:pPr>
              <w:pStyle w:val="TAL"/>
              <w:spacing w:line="256" w:lineRule="auto"/>
              <w:rPr>
                <w:ins w:id="357"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358" w:author="Derrick (ZTE)" w:date="2024-05-13T22:28:00Z"/>
                <w:rFonts w:cs="v5.0.0"/>
              </w:rPr>
            </w:pPr>
            <w:ins w:id="359" w:author="Derrick (ZTE)" w:date="2024-05-13T22:28:00Z">
              <w:r>
                <w:rPr>
                  <w:rFonts w:cs="Arial"/>
                </w:rPr>
                <w:t>Config</w:t>
              </w:r>
              <w:r>
                <w:rPr>
                  <w:szCs w:val="18"/>
                </w:rPr>
                <w:t xml:space="preserve"> 3</w:t>
              </w:r>
            </w:ins>
          </w:p>
        </w:tc>
        <w:tc>
          <w:tcPr>
            <w:tcW w:w="1278"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360"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61" w:author="Derrick (ZTE)" w:date="2024-05-13T22:28:00Z"/>
                <w:rFonts w:eastAsia="宋体"/>
                <w:sz w:val="16"/>
              </w:rPr>
            </w:pPr>
            <w:ins w:id="362" w:author="Derrick (ZTE)" w:date="2024-05-13T22:28:00Z">
              <w:r>
                <w:rPr>
                  <w:rFonts w:eastAsia="宋体"/>
                  <w:sz w:val="16"/>
                </w:rPr>
                <w:t>CCR2.1 TDD</w:t>
              </w:r>
            </w:ins>
          </w:p>
        </w:tc>
        <w:tc>
          <w:tcPr>
            <w:tcW w:w="1054"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363" w:author="Derrick (ZTE)" w:date="2024-05-13T22:28:00Z"/>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64" w:author="Derrick (ZTE)" w:date="2024-05-13T22:28:00Z"/>
                <w:rFonts w:eastAsia="宋体"/>
                <w:sz w:val="16"/>
              </w:rPr>
            </w:pPr>
            <w:ins w:id="365" w:author="Derrick (ZTE)" w:date="2024-05-13T22:28:00Z">
              <w:r>
                <w:rPr>
                  <w:rFonts w:eastAsia="宋体"/>
                  <w:sz w:val="16"/>
                </w:rPr>
                <w:t>CCR2.1 TDD</w:t>
              </w:r>
            </w:ins>
          </w:p>
        </w:tc>
        <w:tc>
          <w:tcPr>
            <w:tcW w:w="1155" w:type="dxa"/>
            <w:gridSpan w:val="2"/>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366" w:author="Derrick (ZTE)" w:date="2024-05-13T22:28:00Z"/>
                <w:rFonts w:eastAsia="宋体"/>
                <w:sz w:val="16"/>
              </w:rPr>
            </w:pPr>
          </w:p>
        </w:tc>
      </w:tr>
      <w:tr w:rsidR="000C7CAA" w:rsidTr="00587EFA">
        <w:trPr>
          <w:trHeight w:val="187"/>
          <w:jc w:val="center"/>
          <w:ins w:id="367" w:author="Derrick (ZTE)" w:date="2024-05-13T22:28:00Z"/>
        </w:trPr>
        <w:tc>
          <w:tcPr>
            <w:tcW w:w="2083" w:type="dxa"/>
            <w:gridSpan w:val="2"/>
            <w:tcBorders>
              <w:top w:val="single" w:sz="4" w:space="0" w:color="auto"/>
              <w:left w:val="single" w:sz="4" w:space="0" w:color="auto"/>
              <w:bottom w:val="nil"/>
              <w:right w:val="single" w:sz="4" w:space="0" w:color="auto"/>
            </w:tcBorders>
            <w:hideMark/>
          </w:tcPr>
          <w:p w:rsidR="000C7CAA" w:rsidRDefault="000C7CAA" w:rsidP="00587EFA">
            <w:pPr>
              <w:pStyle w:val="TAL"/>
              <w:spacing w:line="256" w:lineRule="auto"/>
              <w:rPr>
                <w:ins w:id="368" w:author="Derrick (ZTE)" w:date="2024-05-13T22:28:00Z"/>
                <w:rFonts w:cs="Arial"/>
              </w:rPr>
            </w:pPr>
            <w:ins w:id="369" w:author="Derrick (ZTE)" w:date="2024-05-13T22:28:00Z">
              <w:r>
                <w:rPr>
                  <w:rFonts w:cs="v5.0.0"/>
                  <w:lang w:val="en-US"/>
                </w:rPr>
                <w:t>PRS</w:t>
              </w:r>
              <w:r>
                <w:rPr>
                  <w:rFonts w:cs="v5.0.0"/>
                </w:rPr>
                <w:t xml:space="preserve"> configuration</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370" w:author="Derrick (ZTE)" w:date="2024-05-13T22:28:00Z"/>
                <w:rFonts w:cs="Arial"/>
              </w:rPr>
            </w:pPr>
            <w:ins w:id="371" w:author="Derrick (ZTE)" w:date="2024-05-13T22:28:00Z">
              <w:r>
                <w:rPr>
                  <w:rFonts w:cs="Arial"/>
                </w:rPr>
                <w:t>Config</w:t>
              </w:r>
              <w:r>
                <w:rPr>
                  <w:szCs w:val="18"/>
                </w:rPr>
                <w:t xml:space="preserve"> 1</w:t>
              </w:r>
            </w:ins>
          </w:p>
        </w:tc>
        <w:tc>
          <w:tcPr>
            <w:tcW w:w="1278" w:type="dxa"/>
            <w:tcBorders>
              <w:top w:val="single" w:sz="4" w:space="0" w:color="auto"/>
              <w:left w:val="single" w:sz="4" w:space="0" w:color="auto"/>
              <w:bottom w:val="nil"/>
              <w:right w:val="single" w:sz="4" w:space="0" w:color="auto"/>
            </w:tcBorders>
          </w:tcPr>
          <w:p w:rsidR="000C7CAA" w:rsidRDefault="000C7CAA" w:rsidP="00587EFA">
            <w:pPr>
              <w:pStyle w:val="TAC"/>
              <w:spacing w:line="256" w:lineRule="auto"/>
              <w:rPr>
                <w:ins w:id="372"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73" w:author="Derrick (ZTE)" w:date="2024-05-13T22:28:00Z"/>
                <w:rFonts w:eastAsia="宋体"/>
                <w:sz w:val="16"/>
                <w:lang w:val="en-US"/>
              </w:rPr>
            </w:pPr>
            <w:ins w:id="374" w:author="Derrick (ZTE)" w:date="2024-05-13T22:28:00Z">
              <w:r>
                <w:rPr>
                  <w:rFonts w:eastAsia="宋体"/>
                  <w:sz w:val="16"/>
                  <w:lang w:val="en-US"/>
                </w:rPr>
                <w:t>PRS.1.3 FR1</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75" w:author="Derrick (ZTE)" w:date="2024-05-13T22:28:00Z"/>
                <w:rFonts w:eastAsia="宋体"/>
                <w:sz w:val="16"/>
              </w:rPr>
            </w:pPr>
            <w:ins w:id="376" w:author="Derrick (ZTE)" w:date="2024-05-13T22:28:00Z">
              <w:r>
                <w:rPr>
                  <w:rFonts w:eastAsia="宋体"/>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77" w:author="Derrick (ZTE)" w:date="2024-05-13T22:28:00Z"/>
                <w:rFonts w:eastAsia="宋体"/>
                <w:sz w:val="16"/>
              </w:rPr>
            </w:pPr>
            <w:ins w:id="378" w:author="Derrick (ZTE)" w:date="2024-05-13T22:28:00Z">
              <w:r>
                <w:rPr>
                  <w:rFonts w:eastAsia="宋体"/>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79" w:author="Derrick (ZTE)" w:date="2024-05-13T22:28:00Z"/>
                <w:rFonts w:eastAsia="宋体"/>
                <w:sz w:val="16"/>
                <w:lang w:val="en-US"/>
              </w:rPr>
            </w:pPr>
            <w:ins w:id="380" w:author="Derrick (ZTE)" w:date="2024-05-13T22:28:00Z">
              <w:r>
                <w:rPr>
                  <w:rFonts w:eastAsia="宋体"/>
                  <w:sz w:val="16"/>
                  <w:lang w:val="en-US"/>
                </w:rPr>
                <w:t>PRS.1.4 FR1</w:t>
              </w:r>
            </w:ins>
          </w:p>
        </w:tc>
      </w:tr>
      <w:tr w:rsidR="000C7CAA" w:rsidTr="00587EFA">
        <w:trPr>
          <w:trHeight w:val="187"/>
          <w:jc w:val="center"/>
          <w:ins w:id="381" w:author="Derrick (ZTE)" w:date="2024-05-13T22:28:00Z"/>
        </w:trPr>
        <w:tc>
          <w:tcPr>
            <w:tcW w:w="2083" w:type="dxa"/>
            <w:gridSpan w:val="2"/>
            <w:tcBorders>
              <w:top w:val="nil"/>
              <w:left w:val="single" w:sz="4" w:space="0" w:color="auto"/>
              <w:bottom w:val="nil"/>
              <w:right w:val="single" w:sz="4" w:space="0" w:color="auto"/>
            </w:tcBorders>
          </w:tcPr>
          <w:p w:rsidR="000C7CAA" w:rsidRDefault="000C7CAA" w:rsidP="00587EFA">
            <w:pPr>
              <w:pStyle w:val="TAL"/>
              <w:spacing w:line="256" w:lineRule="auto"/>
              <w:rPr>
                <w:ins w:id="382"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383" w:author="Derrick (ZTE)" w:date="2024-05-13T22:28:00Z"/>
                <w:rFonts w:cs="v5.0.0"/>
              </w:rPr>
            </w:pPr>
            <w:ins w:id="384" w:author="Derrick (ZTE)" w:date="2024-05-13T22:28:00Z">
              <w:r>
                <w:rPr>
                  <w:rFonts w:cs="Arial"/>
                </w:rPr>
                <w:t>Config</w:t>
              </w:r>
              <w:r>
                <w:rPr>
                  <w:szCs w:val="18"/>
                </w:rPr>
                <w:t xml:space="preserve"> 2</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385"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86" w:author="Derrick (ZTE)" w:date="2024-05-13T22:28:00Z"/>
                <w:rFonts w:eastAsia="宋体"/>
                <w:sz w:val="16"/>
              </w:rPr>
            </w:pPr>
            <w:ins w:id="387" w:author="Derrick (ZTE)" w:date="2024-05-13T22:28:00Z">
              <w:r>
                <w:rPr>
                  <w:rFonts w:eastAsia="宋体"/>
                  <w:sz w:val="16"/>
                  <w:lang w:val="en-US"/>
                </w:rPr>
                <w:t>PRS.1.3 FR1</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88" w:author="Derrick (ZTE)" w:date="2024-05-13T22:28:00Z"/>
                <w:rFonts w:eastAsia="宋体"/>
                <w:sz w:val="16"/>
              </w:rPr>
            </w:pPr>
            <w:ins w:id="389" w:author="Derrick (ZTE)" w:date="2024-05-13T22:28:00Z">
              <w:r>
                <w:rPr>
                  <w:rFonts w:eastAsia="宋体"/>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90" w:author="Derrick (ZTE)" w:date="2024-05-13T22:28:00Z"/>
                <w:rFonts w:eastAsia="宋体"/>
                <w:sz w:val="16"/>
              </w:rPr>
            </w:pPr>
            <w:ins w:id="391" w:author="Derrick (ZTE)" w:date="2024-05-13T22:28:00Z">
              <w:r>
                <w:rPr>
                  <w:rFonts w:eastAsia="宋体"/>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92" w:author="Derrick (ZTE)" w:date="2024-05-13T22:28:00Z"/>
                <w:rFonts w:eastAsia="宋体"/>
                <w:sz w:val="16"/>
                <w:lang w:val="en-US"/>
              </w:rPr>
            </w:pPr>
            <w:ins w:id="393" w:author="Derrick (ZTE)" w:date="2024-05-13T22:28:00Z">
              <w:r>
                <w:rPr>
                  <w:rFonts w:eastAsia="宋体"/>
                  <w:sz w:val="16"/>
                  <w:lang w:val="en-US"/>
                </w:rPr>
                <w:t>PRS.1.4 FR1</w:t>
              </w:r>
            </w:ins>
          </w:p>
        </w:tc>
      </w:tr>
      <w:tr w:rsidR="000C7CAA" w:rsidTr="00587EFA">
        <w:trPr>
          <w:trHeight w:val="187"/>
          <w:jc w:val="center"/>
          <w:ins w:id="394" w:author="Derrick (ZTE)" w:date="2024-05-13T22:28:00Z"/>
        </w:trPr>
        <w:tc>
          <w:tcPr>
            <w:tcW w:w="2083" w:type="dxa"/>
            <w:gridSpan w:val="2"/>
            <w:tcBorders>
              <w:top w:val="nil"/>
              <w:left w:val="single" w:sz="4" w:space="0" w:color="auto"/>
              <w:bottom w:val="single" w:sz="4" w:space="0" w:color="auto"/>
              <w:right w:val="single" w:sz="4" w:space="0" w:color="auto"/>
            </w:tcBorders>
          </w:tcPr>
          <w:p w:rsidR="000C7CAA" w:rsidRDefault="000C7CAA" w:rsidP="00587EFA">
            <w:pPr>
              <w:pStyle w:val="TAL"/>
              <w:spacing w:line="256" w:lineRule="auto"/>
              <w:rPr>
                <w:ins w:id="395"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396" w:author="Derrick (ZTE)" w:date="2024-05-13T22:28:00Z"/>
                <w:rFonts w:cs="v5.0.0"/>
              </w:rPr>
            </w:pPr>
            <w:ins w:id="397" w:author="Derrick (ZTE)" w:date="2024-05-13T22:28:00Z">
              <w:r>
                <w:rPr>
                  <w:rFonts w:cs="Arial"/>
                </w:rPr>
                <w:t>Config</w:t>
              </w:r>
              <w:r>
                <w:rPr>
                  <w:szCs w:val="18"/>
                </w:rPr>
                <w:t xml:space="preserve"> 3</w:t>
              </w:r>
            </w:ins>
          </w:p>
        </w:tc>
        <w:tc>
          <w:tcPr>
            <w:tcW w:w="1278"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398"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399" w:author="Derrick (ZTE)" w:date="2024-05-13T22:28:00Z"/>
                <w:rFonts w:eastAsia="宋体"/>
                <w:sz w:val="16"/>
              </w:rPr>
            </w:pPr>
            <w:ins w:id="400" w:author="Derrick (ZTE)" w:date="2024-05-13T22:28:00Z">
              <w:r>
                <w:rPr>
                  <w:rFonts w:eastAsia="宋体"/>
                  <w:sz w:val="16"/>
                  <w:lang w:val="en-US"/>
                </w:rPr>
                <w:t>PRS.2.3 FR1</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01" w:author="Derrick (ZTE)" w:date="2024-05-13T22:28:00Z"/>
                <w:rFonts w:eastAsia="宋体"/>
                <w:sz w:val="16"/>
              </w:rPr>
            </w:pPr>
            <w:ins w:id="402" w:author="Derrick (ZTE)" w:date="2024-05-13T22:28:00Z">
              <w:r>
                <w:rPr>
                  <w:rFonts w:eastAsia="宋体"/>
                  <w:sz w:val="16"/>
                  <w:lang w:val="en-US"/>
                </w:rPr>
                <w:t>PRS.2.3 FR1</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03" w:author="Derrick (ZTE)" w:date="2024-05-13T22:28:00Z"/>
                <w:rFonts w:eastAsia="宋体"/>
                <w:sz w:val="16"/>
              </w:rPr>
            </w:pPr>
            <w:ins w:id="404" w:author="Derrick (ZTE)" w:date="2024-05-13T22:28:00Z">
              <w:r>
                <w:rPr>
                  <w:rFonts w:eastAsia="宋体"/>
                  <w:sz w:val="16"/>
                  <w:lang w:val="en-US"/>
                </w:rPr>
                <w:t>PRS.2.4 FR1</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05" w:author="Derrick (ZTE)" w:date="2024-05-13T22:28:00Z"/>
                <w:rFonts w:eastAsia="宋体"/>
                <w:sz w:val="16"/>
              </w:rPr>
            </w:pPr>
            <w:ins w:id="406" w:author="Derrick (ZTE)" w:date="2024-05-13T22:28:00Z">
              <w:r>
                <w:rPr>
                  <w:rFonts w:eastAsia="宋体"/>
                  <w:sz w:val="16"/>
                  <w:lang w:val="en-US"/>
                </w:rPr>
                <w:t>PRS.2.4 FR1</w:t>
              </w:r>
            </w:ins>
          </w:p>
        </w:tc>
      </w:tr>
      <w:tr w:rsidR="000C7CAA" w:rsidTr="00587EFA">
        <w:trPr>
          <w:trHeight w:val="187"/>
          <w:jc w:val="center"/>
          <w:ins w:id="407" w:author="Derrick (ZTE)" w:date="2024-05-13T22:28:00Z"/>
        </w:trPr>
        <w:tc>
          <w:tcPr>
            <w:tcW w:w="2083" w:type="dxa"/>
            <w:gridSpan w:val="2"/>
            <w:tcBorders>
              <w:top w:val="nil"/>
              <w:left w:val="single" w:sz="4" w:space="0" w:color="auto"/>
              <w:bottom w:val="single" w:sz="4" w:space="0" w:color="auto"/>
              <w:right w:val="single" w:sz="4" w:space="0" w:color="auto"/>
            </w:tcBorders>
            <w:hideMark/>
          </w:tcPr>
          <w:p w:rsidR="000C7CAA" w:rsidRDefault="000C7CAA" w:rsidP="00587EFA">
            <w:pPr>
              <w:pStyle w:val="TAL"/>
              <w:spacing w:line="256" w:lineRule="auto"/>
              <w:rPr>
                <w:ins w:id="408" w:author="Derrick (ZTE)" w:date="2024-05-13T22:28:00Z"/>
                <w:rFonts w:cs="Arial"/>
                <w:szCs w:val="18"/>
              </w:rPr>
            </w:pPr>
            <w:ins w:id="409" w:author="Derrick (ZTE)" w:date="2024-05-13T22:28:00Z">
              <w:r>
                <w:t>PRS Resource slot offset (slot)</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410" w:author="Derrick (ZTE)" w:date="2024-05-13T22:28:00Z"/>
                <w:rFonts w:cs="Arial"/>
                <w:szCs w:val="18"/>
              </w:rPr>
            </w:pPr>
            <w:ins w:id="411" w:author="Derrick (ZTE)" w:date="2024-05-13T22:28:00Z">
              <w:r>
                <w:rPr>
                  <w:rFonts w:cs="Arial"/>
                  <w:szCs w:val="18"/>
                </w:rPr>
                <w:t>Config</w:t>
              </w:r>
              <w:r>
                <w:rPr>
                  <w:szCs w:val="18"/>
                </w:rPr>
                <w:t xml:space="preserve"> 1,2,3</w:t>
              </w:r>
            </w:ins>
          </w:p>
        </w:tc>
        <w:tc>
          <w:tcPr>
            <w:tcW w:w="1278" w:type="dxa"/>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412" w:author="Derrick (ZTE)" w:date="2024-05-13T22:28:00Z"/>
                <w:rFonts w:eastAsia="宋体"/>
              </w:rPr>
            </w:pPr>
            <w:ins w:id="413" w:author="Derrick (ZTE)" w:date="2024-05-13T22:28:00Z">
              <w:r>
                <w:rPr>
                  <w:rFonts w:eastAsia="宋体"/>
                </w:rPr>
                <w:t>slot</w:t>
              </w:r>
            </w:ins>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14" w:author="Derrick (ZTE)" w:date="2024-05-13T22:28:00Z"/>
                <w:rFonts w:eastAsia="宋体"/>
                <w:szCs w:val="18"/>
              </w:rPr>
            </w:pPr>
            <w:ins w:id="415" w:author="Derrick (ZTE)" w:date="2024-05-13T22:28:00Z">
              <w:r>
                <w:rPr>
                  <w:rFonts w:eastAsia="宋体" w:cs="v4.2.0"/>
                </w:rPr>
                <w:t>0</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16" w:author="Derrick (ZTE)" w:date="2024-05-13T22:28:00Z"/>
                <w:rFonts w:eastAsia="宋体"/>
                <w:szCs w:val="18"/>
              </w:rPr>
            </w:pPr>
            <w:ins w:id="417" w:author="Derrick (ZTE)" w:date="2024-05-13T22:28:00Z">
              <w:r>
                <w:rPr>
                  <w:rFonts w:eastAsia="宋体" w:cs="v4.2.0"/>
                </w:rPr>
                <w:t>4</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18" w:author="Derrick (ZTE)" w:date="2024-05-13T22:28:00Z"/>
                <w:rFonts w:eastAsia="宋体"/>
                <w:szCs w:val="18"/>
              </w:rPr>
            </w:pPr>
            <w:ins w:id="419" w:author="Derrick (ZTE)" w:date="2024-05-13T22:28:00Z">
              <w:r>
                <w:rPr>
                  <w:rFonts w:eastAsia="宋体" w:cs="v4.2.0"/>
                </w:rPr>
                <w:t>0</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20" w:author="Derrick (ZTE)" w:date="2024-05-13T22:28:00Z"/>
                <w:rFonts w:eastAsia="宋体"/>
                <w:szCs w:val="18"/>
              </w:rPr>
            </w:pPr>
            <w:ins w:id="421" w:author="Derrick (ZTE)" w:date="2024-05-13T22:28:00Z">
              <w:r>
                <w:rPr>
                  <w:rFonts w:eastAsia="宋体" w:cs="v4.2.0"/>
                </w:rPr>
                <w:t>4</w:t>
              </w:r>
            </w:ins>
          </w:p>
        </w:tc>
      </w:tr>
      <w:tr w:rsidR="000C7CAA" w:rsidTr="00587EFA">
        <w:trPr>
          <w:trHeight w:val="187"/>
          <w:jc w:val="center"/>
          <w:ins w:id="422" w:author="Derrick (ZTE)" w:date="2024-05-13T22:28:00Z"/>
        </w:trPr>
        <w:tc>
          <w:tcPr>
            <w:tcW w:w="2083" w:type="dxa"/>
            <w:gridSpan w:val="2"/>
            <w:tcBorders>
              <w:top w:val="single" w:sz="4" w:space="0" w:color="auto"/>
              <w:left w:val="single" w:sz="4" w:space="0" w:color="auto"/>
              <w:bottom w:val="nil"/>
              <w:right w:val="single" w:sz="4" w:space="0" w:color="auto"/>
            </w:tcBorders>
            <w:hideMark/>
          </w:tcPr>
          <w:p w:rsidR="000C7CAA" w:rsidRDefault="000C7CAA" w:rsidP="00587EFA">
            <w:pPr>
              <w:pStyle w:val="TAL"/>
              <w:spacing w:line="256" w:lineRule="auto"/>
              <w:rPr>
                <w:ins w:id="423" w:author="Derrick (ZTE)" w:date="2024-05-13T22:28:00Z"/>
                <w:rFonts w:cs="Arial"/>
              </w:rPr>
            </w:pPr>
            <w:ins w:id="424" w:author="Derrick (ZTE)" w:date="2024-05-13T22:28:00Z">
              <w:r>
                <w:rPr>
                  <w:rFonts w:cs="Arial"/>
                  <w:szCs w:val="18"/>
                </w:rPr>
                <w:t>SSB configuration</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425" w:author="Derrick (ZTE)" w:date="2024-05-13T22:28:00Z"/>
                <w:rFonts w:cs="Arial"/>
              </w:rPr>
            </w:pPr>
            <w:ins w:id="426" w:author="Derrick (ZTE)" w:date="2024-05-13T22:28:00Z">
              <w:r>
                <w:rPr>
                  <w:rFonts w:cs="Arial"/>
                  <w:szCs w:val="18"/>
                </w:rPr>
                <w:t>Config</w:t>
              </w:r>
              <w:r>
                <w:rPr>
                  <w:szCs w:val="18"/>
                </w:rPr>
                <w:t xml:space="preserve"> 1</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427"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28" w:author="Derrick (ZTE)" w:date="2024-05-13T22:28:00Z"/>
                <w:rFonts w:eastAsia="宋体"/>
                <w:snapToGrid w:val="0"/>
              </w:rPr>
            </w:pPr>
            <w:ins w:id="429" w:author="Derrick (ZTE)" w:date="2024-05-13T22:28:00Z">
              <w:r>
                <w:rPr>
                  <w:rFonts w:eastAsia="宋体"/>
                  <w:szCs w:val="18"/>
                </w:rPr>
                <w:t>SSB.1 FR1</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30" w:author="Derrick (ZTE)" w:date="2024-05-13T22:28:00Z"/>
                <w:rFonts w:eastAsia="宋体"/>
                <w:snapToGrid w:val="0"/>
              </w:rPr>
            </w:pPr>
            <w:ins w:id="431" w:author="Derrick (ZTE)" w:date="2024-05-13T22:28:00Z">
              <w:r>
                <w:rPr>
                  <w:rFonts w:eastAsia="宋体"/>
                  <w:szCs w:val="18"/>
                </w:rPr>
                <w:t>SSB.1 FR1</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32" w:author="Derrick (ZTE)" w:date="2024-05-13T22:28:00Z"/>
                <w:rFonts w:eastAsia="宋体"/>
                <w:snapToGrid w:val="0"/>
              </w:rPr>
            </w:pPr>
            <w:ins w:id="433" w:author="Derrick (ZTE)" w:date="2024-05-13T22:28:00Z">
              <w:r>
                <w:rPr>
                  <w:rFonts w:eastAsia="宋体"/>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34" w:author="Derrick (ZTE)" w:date="2024-05-13T22:28:00Z"/>
                <w:rFonts w:eastAsia="宋体"/>
                <w:snapToGrid w:val="0"/>
              </w:rPr>
            </w:pPr>
            <w:ins w:id="435" w:author="Derrick (ZTE)" w:date="2024-05-13T22:28:00Z">
              <w:r>
                <w:rPr>
                  <w:rFonts w:eastAsia="宋体"/>
                  <w:szCs w:val="18"/>
                </w:rPr>
                <w:t>SSB.1 FR1</w:t>
              </w:r>
            </w:ins>
          </w:p>
        </w:tc>
      </w:tr>
      <w:tr w:rsidR="000C7CAA" w:rsidTr="00587EFA">
        <w:trPr>
          <w:trHeight w:val="187"/>
          <w:jc w:val="center"/>
          <w:ins w:id="436" w:author="Derrick (ZTE)" w:date="2024-05-13T22:28:00Z"/>
        </w:trPr>
        <w:tc>
          <w:tcPr>
            <w:tcW w:w="2083" w:type="dxa"/>
            <w:gridSpan w:val="2"/>
            <w:tcBorders>
              <w:top w:val="nil"/>
              <w:left w:val="single" w:sz="4" w:space="0" w:color="auto"/>
              <w:bottom w:val="nil"/>
              <w:right w:val="single" w:sz="4" w:space="0" w:color="auto"/>
            </w:tcBorders>
          </w:tcPr>
          <w:p w:rsidR="000C7CAA" w:rsidRDefault="000C7CAA" w:rsidP="00587EFA">
            <w:pPr>
              <w:pStyle w:val="TAL"/>
              <w:spacing w:line="256" w:lineRule="auto"/>
              <w:rPr>
                <w:ins w:id="437"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438" w:author="Derrick (ZTE)" w:date="2024-05-13T22:28:00Z"/>
                <w:rFonts w:cs="Arial"/>
              </w:rPr>
            </w:pPr>
            <w:ins w:id="439" w:author="Derrick (ZTE)" w:date="2024-05-13T22:28:00Z">
              <w:r>
                <w:rPr>
                  <w:rFonts w:cs="Arial"/>
                  <w:szCs w:val="18"/>
                </w:rPr>
                <w:t>Config</w:t>
              </w:r>
              <w:r>
                <w:rPr>
                  <w:szCs w:val="18"/>
                </w:rPr>
                <w:t xml:space="preserve"> 2</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440"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41" w:author="Derrick (ZTE)" w:date="2024-05-13T22:28:00Z"/>
                <w:rFonts w:eastAsia="宋体"/>
                <w:snapToGrid w:val="0"/>
              </w:rPr>
            </w:pPr>
            <w:ins w:id="442" w:author="Derrick (ZTE)" w:date="2024-05-13T22:28:00Z">
              <w:r>
                <w:rPr>
                  <w:rFonts w:eastAsia="宋体"/>
                  <w:szCs w:val="18"/>
                </w:rPr>
                <w:t>SSB.1 FR1</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43" w:author="Derrick (ZTE)" w:date="2024-05-13T22:28:00Z"/>
                <w:rFonts w:eastAsia="宋体"/>
                <w:snapToGrid w:val="0"/>
              </w:rPr>
            </w:pPr>
            <w:ins w:id="444" w:author="Derrick (ZTE)" w:date="2024-05-13T22:28:00Z">
              <w:r>
                <w:rPr>
                  <w:rFonts w:eastAsia="宋体"/>
                  <w:szCs w:val="18"/>
                </w:rPr>
                <w:t>SSB.1 FR1</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45" w:author="Derrick (ZTE)" w:date="2024-05-13T22:28:00Z"/>
                <w:rFonts w:eastAsia="宋体"/>
                <w:snapToGrid w:val="0"/>
              </w:rPr>
            </w:pPr>
            <w:ins w:id="446" w:author="Derrick (ZTE)" w:date="2024-05-13T22:28:00Z">
              <w:r>
                <w:rPr>
                  <w:rFonts w:eastAsia="宋体"/>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47" w:author="Derrick (ZTE)" w:date="2024-05-13T22:28:00Z"/>
                <w:rFonts w:eastAsia="宋体"/>
                <w:snapToGrid w:val="0"/>
              </w:rPr>
            </w:pPr>
            <w:ins w:id="448" w:author="Derrick (ZTE)" w:date="2024-05-13T22:28:00Z">
              <w:r>
                <w:rPr>
                  <w:rFonts w:eastAsia="宋体"/>
                  <w:szCs w:val="18"/>
                </w:rPr>
                <w:t>SSB.1 FR1</w:t>
              </w:r>
            </w:ins>
          </w:p>
        </w:tc>
      </w:tr>
      <w:tr w:rsidR="000C7CAA" w:rsidTr="00587EFA">
        <w:trPr>
          <w:trHeight w:val="187"/>
          <w:jc w:val="center"/>
          <w:ins w:id="449" w:author="Derrick (ZTE)" w:date="2024-05-13T22:28:00Z"/>
        </w:trPr>
        <w:tc>
          <w:tcPr>
            <w:tcW w:w="2083" w:type="dxa"/>
            <w:gridSpan w:val="2"/>
            <w:tcBorders>
              <w:top w:val="nil"/>
              <w:left w:val="single" w:sz="4" w:space="0" w:color="auto"/>
              <w:bottom w:val="single" w:sz="4" w:space="0" w:color="auto"/>
              <w:right w:val="single" w:sz="4" w:space="0" w:color="auto"/>
            </w:tcBorders>
          </w:tcPr>
          <w:p w:rsidR="000C7CAA" w:rsidRDefault="000C7CAA" w:rsidP="00587EFA">
            <w:pPr>
              <w:pStyle w:val="TAL"/>
              <w:spacing w:line="256" w:lineRule="auto"/>
              <w:rPr>
                <w:ins w:id="450"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451" w:author="Derrick (ZTE)" w:date="2024-05-13T22:28:00Z"/>
                <w:rFonts w:cs="Arial"/>
              </w:rPr>
            </w:pPr>
            <w:ins w:id="452" w:author="Derrick (ZTE)" w:date="2024-05-13T22:28:00Z">
              <w:r>
                <w:rPr>
                  <w:rFonts w:cs="Arial"/>
                  <w:szCs w:val="18"/>
                </w:rPr>
                <w:t>Config</w:t>
              </w:r>
              <w:r>
                <w:rPr>
                  <w:szCs w:val="18"/>
                </w:rPr>
                <w:t xml:space="preserve"> 3</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453" w:author="Derrick (ZTE)" w:date="2024-05-13T22:28:00Z"/>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54" w:author="Derrick (ZTE)" w:date="2024-05-13T22:28:00Z"/>
                <w:rFonts w:eastAsia="宋体"/>
                <w:snapToGrid w:val="0"/>
              </w:rPr>
            </w:pPr>
            <w:ins w:id="455" w:author="Derrick (ZTE)" w:date="2024-05-13T22:28:00Z">
              <w:r>
                <w:rPr>
                  <w:rFonts w:eastAsia="宋体"/>
                  <w:szCs w:val="18"/>
                </w:rPr>
                <w:t>SSB.2 FR1</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56" w:author="Derrick (ZTE)" w:date="2024-05-13T22:28:00Z"/>
                <w:rFonts w:eastAsia="宋体"/>
                <w:snapToGrid w:val="0"/>
              </w:rPr>
            </w:pPr>
            <w:ins w:id="457" w:author="Derrick (ZTE)" w:date="2024-05-13T22:28:00Z">
              <w:r>
                <w:rPr>
                  <w:rFonts w:eastAsia="宋体"/>
                  <w:szCs w:val="18"/>
                </w:rPr>
                <w:t>SSB.2 FR1</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58" w:author="Derrick (ZTE)" w:date="2024-05-13T22:28:00Z"/>
                <w:rFonts w:eastAsia="宋体"/>
                <w:snapToGrid w:val="0"/>
              </w:rPr>
            </w:pPr>
            <w:ins w:id="459" w:author="Derrick (ZTE)" w:date="2024-05-13T22:28:00Z">
              <w:r>
                <w:rPr>
                  <w:rFonts w:eastAsia="宋体"/>
                  <w:szCs w:val="18"/>
                </w:rPr>
                <w:t>SSB.2 FR1</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60" w:author="Derrick (ZTE)" w:date="2024-05-13T22:28:00Z"/>
                <w:rFonts w:eastAsia="宋体"/>
                <w:snapToGrid w:val="0"/>
              </w:rPr>
            </w:pPr>
            <w:ins w:id="461" w:author="Derrick (ZTE)" w:date="2024-05-13T22:28:00Z">
              <w:r>
                <w:rPr>
                  <w:rFonts w:eastAsia="宋体"/>
                  <w:szCs w:val="18"/>
                </w:rPr>
                <w:t>SSB.2 FR1</w:t>
              </w:r>
            </w:ins>
          </w:p>
        </w:tc>
      </w:tr>
      <w:tr w:rsidR="000C7CAA" w:rsidTr="00587EFA">
        <w:trPr>
          <w:trHeight w:val="187"/>
          <w:jc w:val="center"/>
          <w:ins w:id="462" w:author="Derrick (ZTE)" w:date="2024-05-13T22:28:00Z"/>
        </w:trPr>
        <w:tc>
          <w:tcPr>
            <w:tcW w:w="2083" w:type="dxa"/>
            <w:gridSpan w:val="2"/>
            <w:tcBorders>
              <w:top w:val="single" w:sz="4" w:space="0" w:color="auto"/>
              <w:left w:val="single" w:sz="4" w:space="0" w:color="auto"/>
              <w:bottom w:val="nil"/>
              <w:right w:val="single" w:sz="4" w:space="0" w:color="auto"/>
            </w:tcBorders>
            <w:hideMark/>
          </w:tcPr>
          <w:p w:rsidR="000C7CAA" w:rsidRDefault="000C7CAA" w:rsidP="00587EFA">
            <w:pPr>
              <w:pStyle w:val="TAL"/>
              <w:spacing w:line="256" w:lineRule="auto"/>
              <w:rPr>
                <w:ins w:id="463" w:author="Derrick (ZTE)" w:date="2024-05-13T22:28:00Z"/>
                <w:rFonts w:cs="Arial"/>
              </w:rPr>
            </w:pPr>
            <w:ins w:id="464" w:author="Derrick (ZTE)" w:date="2024-05-13T22:28:00Z">
              <w:r>
                <w:rPr>
                  <w:rFonts w:cs="Arial"/>
                  <w:szCs w:val="18"/>
                </w:rPr>
                <w:t>Time offset with Cell 1</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465" w:author="Derrick (ZTE)" w:date="2024-05-13T22:28:00Z"/>
                <w:rFonts w:cs="Arial"/>
                <w:szCs w:val="18"/>
              </w:rPr>
            </w:pPr>
            <w:ins w:id="466" w:author="Derrick (ZTE)" w:date="2024-05-13T22:28:00Z">
              <w:r>
                <w:rPr>
                  <w:rFonts w:cs="Arial"/>
                  <w:szCs w:val="18"/>
                </w:rPr>
                <w:t>Config</w:t>
              </w:r>
              <w:r>
                <w:rPr>
                  <w:szCs w:val="18"/>
                </w:rPr>
                <w:t xml:space="preserve"> 1</w:t>
              </w:r>
            </w:ins>
          </w:p>
        </w:tc>
        <w:tc>
          <w:tcPr>
            <w:tcW w:w="1278"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67" w:author="Derrick (ZTE)" w:date="2024-05-13T22:28:00Z"/>
                <w:rFonts w:eastAsia="宋体"/>
              </w:rPr>
            </w:pPr>
            <w:ins w:id="468" w:author="Derrick (ZTE)" w:date="2024-05-13T22:28:00Z">
              <w:r>
                <w:rPr>
                  <w:rFonts w:eastAsia="宋体"/>
                  <w:szCs w:val="18"/>
                  <w:lang w:eastAsia="ja-JP"/>
                </w:rPr>
                <w:t>ms</w:t>
              </w:r>
            </w:ins>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69" w:author="Derrick (ZTE)" w:date="2024-05-13T22:28:00Z"/>
                <w:rFonts w:eastAsia="宋体"/>
                <w:szCs w:val="18"/>
              </w:rPr>
            </w:pPr>
            <w:ins w:id="470" w:author="Derrick (ZTE)" w:date="2024-05-13T22:28:00Z">
              <w:r>
                <w:rPr>
                  <w:rFonts w:eastAsia="宋体"/>
                  <w:szCs w:val="18"/>
                </w:rPr>
                <w:t>-</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71" w:author="Derrick (ZTE)" w:date="2024-05-13T22:28:00Z"/>
                <w:rFonts w:eastAsia="宋体"/>
                <w:szCs w:val="18"/>
              </w:rPr>
            </w:pPr>
            <w:ins w:id="472" w:author="Derrick (ZTE)" w:date="2024-05-13T22:28:00Z">
              <w:r>
                <w:rPr>
                  <w:rFonts w:eastAsia="宋体"/>
                  <w:szCs w:val="18"/>
                </w:rPr>
                <w:t>3</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73" w:author="Derrick (ZTE)" w:date="2024-05-13T22:28:00Z"/>
                <w:rFonts w:eastAsia="宋体"/>
                <w:szCs w:val="18"/>
              </w:rPr>
            </w:pPr>
            <w:ins w:id="474" w:author="Derrick (ZTE)" w:date="2024-05-13T22:28:00Z">
              <w:r>
                <w:rPr>
                  <w:rFonts w:eastAsia="宋体"/>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75" w:author="Derrick (ZTE)" w:date="2024-05-13T22:28:00Z"/>
                <w:rFonts w:eastAsia="宋体"/>
                <w:szCs w:val="18"/>
              </w:rPr>
            </w:pPr>
            <w:ins w:id="476" w:author="Derrick (ZTE)" w:date="2024-05-13T22:28:00Z">
              <w:r>
                <w:rPr>
                  <w:rFonts w:eastAsia="宋体"/>
                  <w:szCs w:val="18"/>
                </w:rPr>
                <w:t>3</w:t>
              </w:r>
            </w:ins>
          </w:p>
        </w:tc>
      </w:tr>
      <w:tr w:rsidR="000C7CAA" w:rsidTr="00587EFA">
        <w:trPr>
          <w:trHeight w:val="187"/>
          <w:jc w:val="center"/>
          <w:ins w:id="477" w:author="Derrick (ZTE)" w:date="2024-05-13T22:28:00Z"/>
        </w:trPr>
        <w:tc>
          <w:tcPr>
            <w:tcW w:w="2083" w:type="dxa"/>
            <w:gridSpan w:val="2"/>
            <w:tcBorders>
              <w:top w:val="nil"/>
              <w:left w:val="single" w:sz="4" w:space="0" w:color="auto"/>
              <w:bottom w:val="single" w:sz="4" w:space="0" w:color="auto"/>
              <w:right w:val="single" w:sz="4" w:space="0" w:color="auto"/>
            </w:tcBorders>
          </w:tcPr>
          <w:p w:rsidR="000C7CAA" w:rsidRDefault="000C7CAA" w:rsidP="00587EFA">
            <w:pPr>
              <w:pStyle w:val="TAL"/>
              <w:spacing w:line="256" w:lineRule="auto"/>
              <w:rPr>
                <w:ins w:id="478" w:author="Derrick (ZTE)" w:date="2024-05-13T22:28:00Z"/>
                <w:rFonts w:cs="Arial"/>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479" w:author="Derrick (ZTE)" w:date="2024-05-13T22:28:00Z"/>
                <w:rFonts w:cs="Arial"/>
                <w:szCs w:val="18"/>
              </w:rPr>
            </w:pPr>
            <w:ins w:id="480" w:author="Derrick (ZTE)" w:date="2024-05-13T22:28:00Z">
              <w:r>
                <w:rPr>
                  <w:rFonts w:cs="Arial"/>
                  <w:szCs w:val="18"/>
                </w:rPr>
                <w:t>Config</w:t>
              </w:r>
              <w:r>
                <w:rPr>
                  <w:szCs w:val="18"/>
                </w:rPr>
                <w:t xml:space="preserve"> 2,3</w:t>
              </w:r>
            </w:ins>
          </w:p>
        </w:tc>
        <w:tc>
          <w:tcPr>
            <w:tcW w:w="1278"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81" w:author="Derrick (ZTE)" w:date="2024-05-13T22:28:00Z"/>
                <w:rFonts w:eastAsia="宋体"/>
              </w:rPr>
            </w:pPr>
            <w:ins w:id="482" w:author="Derrick (ZTE)" w:date="2024-05-13T22:28:00Z">
              <w:r>
                <w:rPr>
                  <w:rFonts w:eastAsia="宋体" w:cs="v4.2.0"/>
                  <w:szCs w:val="18"/>
                </w:rPr>
                <w:sym w:font="Symbol" w:char="F06D"/>
              </w:r>
              <w:r>
                <w:rPr>
                  <w:rFonts w:eastAsia="宋体" w:cs="v4.2.0"/>
                  <w:szCs w:val="18"/>
                </w:rPr>
                <w:t>s</w:t>
              </w:r>
            </w:ins>
          </w:p>
        </w:tc>
        <w:tc>
          <w:tcPr>
            <w:tcW w:w="122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83" w:author="Derrick (ZTE)" w:date="2024-05-13T22:28:00Z"/>
                <w:rFonts w:eastAsia="宋体"/>
                <w:szCs w:val="18"/>
              </w:rPr>
            </w:pPr>
            <w:ins w:id="484" w:author="Derrick (ZTE)" w:date="2024-05-13T22:28:00Z">
              <w:r>
                <w:rPr>
                  <w:rFonts w:eastAsia="宋体"/>
                  <w:szCs w:val="18"/>
                </w:rPr>
                <w:t>-</w:t>
              </w:r>
            </w:ins>
          </w:p>
        </w:tc>
        <w:tc>
          <w:tcPr>
            <w:tcW w:w="1054"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85" w:author="Derrick (ZTE)" w:date="2024-05-13T22:28:00Z"/>
                <w:rFonts w:eastAsia="宋体"/>
                <w:szCs w:val="18"/>
              </w:rPr>
            </w:pPr>
            <w:ins w:id="486" w:author="Derrick (ZTE)" w:date="2024-05-13T22:28:00Z">
              <w:r>
                <w:rPr>
                  <w:rFonts w:eastAsia="宋体"/>
                  <w:szCs w:val="18"/>
                </w:rPr>
                <w:t>3</w:t>
              </w:r>
            </w:ins>
          </w:p>
        </w:tc>
        <w:tc>
          <w:tcPr>
            <w:tcW w:w="937"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87" w:author="Derrick (ZTE)" w:date="2024-05-13T22:28:00Z"/>
                <w:rFonts w:eastAsia="宋体"/>
                <w:szCs w:val="18"/>
              </w:rPr>
            </w:pPr>
            <w:ins w:id="488" w:author="Derrick (ZTE)" w:date="2024-05-13T22:28:00Z">
              <w:r>
                <w:rPr>
                  <w:rFonts w:eastAsia="宋体"/>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89" w:author="Derrick (ZTE)" w:date="2024-05-13T22:28:00Z"/>
                <w:rFonts w:eastAsia="宋体"/>
                <w:szCs w:val="18"/>
              </w:rPr>
            </w:pPr>
            <w:ins w:id="490" w:author="Derrick (ZTE)" w:date="2024-05-13T22:28:00Z">
              <w:r>
                <w:rPr>
                  <w:rFonts w:eastAsia="宋体"/>
                  <w:szCs w:val="18"/>
                </w:rPr>
                <w:t>3</w:t>
              </w:r>
            </w:ins>
          </w:p>
        </w:tc>
      </w:tr>
      <w:tr w:rsidR="000C7CAA" w:rsidTr="00587EFA">
        <w:trPr>
          <w:trHeight w:val="187"/>
          <w:jc w:val="center"/>
          <w:ins w:id="491" w:author="Derrick (ZTE)" w:date="2024-05-13T22:28:00Z"/>
        </w:trPr>
        <w:tc>
          <w:tcPr>
            <w:tcW w:w="2083" w:type="dxa"/>
            <w:gridSpan w:val="2"/>
            <w:vMerge w:val="restart"/>
            <w:tcBorders>
              <w:top w:val="nil"/>
              <w:left w:val="single" w:sz="4" w:space="0" w:color="auto"/>
              <w:bottom w:val="single" w:sz="4" w:space="0" w:color="auto"/>
              <w:right w:val="single" w:sz="4" w:space="0" w:color="auto"/>
            </w:tcBorders>
            <w:hideMark/>
          </w:tcPr>
          <w:p w:rsidR="000C7CAA" w:rsidRDefault="000C7CAA" w:rsidP="00587EFA">
            <w:pPr>
              <w:pStyle w:val="TAL"/>
              <w:spacing w:line="256" w:lineRule="auto"/>
              <w:rPr>
                <w:ins w:id="492" w:author="Derrick (ZTE)" w:date="2024-05-13T22:28:00Z"/>
                <w:rFonts w:cs="Arial"/>
              </w:rPr>
            </w:pPr>
            <w:ins w:id="493" w:author="Derrick (ZTE)" w:date="2024-05-13T22:28:00Z">
              <w:r>
                <w:rPr>
                  <w:rFonts w:cs="Arial"/>
                  <w:szCs w:val="18"/>
                </w:rPr>
                <w:t>SMTC configuration</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494" w:author="Derrick (ZTE)" w:date="2024-05-13T22:28:00Z"/>
                <w:rFonts w:cs="Arial"/>
                <w:szCs w:val="18"/>
              </w:rPr>
            </w:pPr>
            <w:ins w:id="495" w:author="Derrick (ZTE)" w:date="2024-05-13T22:28:00Z">
              <w:r>
                <w:rPr>
                  <w:rFonts w:cs="Arial"/>
                  <w:szCs w:val="18"/>
                </w:rPr>
                <w:t>Config</w:t>
              </w:r>
              <w:r>
                <w:rPr>
                  <w:szCs w:val="18"/>
                </w:rPr>
                <w:t xml:space="preserve"> 1</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496" w:author="Derrick (ZTE)" w:date="2024-05-13T22:28:00Z"/>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497" w:author="Derrick (ZTE)" w:date="2024-05-13T22:28:00Z"/>
                <w:rFonts w:eastAsia="宋体"/>
                <w:szCs w:val="18"/>
              </w:rPr>
            </w:pPr>
            <w:ins w:id="498" w:author="Derrick (ZTE)" w:date="2024-05-13T22:28:00Z">
              <w:r>
                <w:rPr>
                  <w:rFonts w:eastAsia="宋体"/>
                  <w:szCs w:val="18"/>
                </w:rPr>
                <w:t>SMTC.2</w:t>
              </w:r>
            </w:ins>
          </w:p>
        </w:tc>
      </w:tr>
      <w:tr w:rsidR="000C7CAA" w:rsidTr="00587EFA">
        <w:trPr>
          <w:trHeight w:val="187"/>
          <w:jc w:val="center"/>
          <w:ins w:id="499" w:author="Derrick (ZTE)" w:date="2024-05-13T22:28:00Z"/>
        </w:trPr>
        <w:tc>
          <w:tcPr>
            <w:tcW w:w="2083" w:type="dxa"/>
            <w:gridSpan w:val="2"/>
            <w:vMerge/>
            <w:tcBorders>
              <w:top w:val="nil"/>
              <w:left w:val="single" w:sz="4" w:space="0" w:color="auto"/>
              <w:bottom w:val="single" w:sz="4" w:space="0" w:color="auto"/>
              <w:right w:val="single" w:sz="4" w:space="0" w:color="auto"/>
            </w:tcBorders>
            <w:vAlign w:val="center"/>
            <w:hideMark/>
          </w:tcPr>
          <w:p w:rsidR="000C7CAA" w:rsidRDefault="000C7CAA" w:rsidP="00587EFA">
            <w:pPr>
              <w:spacing w:after="0"/>
              <w:rPr>
                <w:ins w:id="500" w:author="Derrick (ZTE)" w:date="2024-05-13T22:28:00Z"/>
                <w:rFonts w:ascii="Arial" w:hAnsi="Arial" w:cs="Arial"/>
                <w:sz w:val="18"/>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01" w:author="Derrick (ZTE)" w:date="2024-05-13T22:28:00Z"/>
                <w:rFonts w:cs="Arial"/>
                <w:szCs w:val="18"/>
              </w:rPr>
            </w:pPr>
            <w:ins w:id="502" w:author="Derrick (ZTE)" w:date="2024-05-13T22:28:00Z">
              <w:r>
                <w:rPr>
                  <w:rFonts w:cs="Arial"/>
                  <w:szCs w:val="18"/>
                </w:rPr>
                <w:t>Config</w:t>
              </w:r>
              <w:r>
                <w:rPr>
                  <w:szCs w:val="18"/>
                </w:rPr>
                <w:t xml:space="preserve"> 2,3</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503" w:author="Derrick (ZTE)" w:date="2024-05-13T22:28:00Z"/>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504" w:author="Derrick (ZTE)" w:date="2024-05-13T22:28:00Z"/>
                <w:rFonts w:eastAsia="宋体"/>
                <w:szCs w:val="18"/>
              </w:rPr>
            </w:pPr>
            <w:ins w:id="505" w:author="Derrick (ZTE)" w:date="2024-05-13T22:28:00Z">
              <w:r>
                <w:rPr>
                  <w:rFonts w:eastAsia="宋体"/>
                  <w:szCs w:val="18"/>
                </w:rPr>
                <w:t>SMTC.1</w:t>
              </w:r>
            </w:ins>
          </w:p>
        </w:tc>
      </w:tr>
      <w:tr w:rsidR="000C7CAA" w:rsidTr="00587EFA">
        <w:trPr>
          <w:trHeight w:val="187"/>
          <w:jc w:val="center"/>
          <w:ins w:id="506"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07" w:author="Derrick (ZTE)" w:date="2024-05-13T22:28:00Z"/>
                <w:rFonts w:cs="Arial"/>
                <w:szCs w:val="18"/>
              </w:rPr>
            </w:pPr>
            <w:ins w:id="508" w:author="Derrick (ZTE)" w:date="2024-05-13T22:28:00Z">
              <w:r>
                <w:rPr>
                  <w:rFonts w:cs="Arial"/>
                </w:rPr>
                <w:lastRenderedPageBreak/>
                <w:t>OCNG Patterns</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509" w:author="Derrick (ZTE)" w:date="2024-05-13T22:28:00Z"/>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510" w:author="Derrick (ZTE)" w:date="2024-05-13T22:28:00Z"/>
                <w:rFonts w:eastAsia="宋体"/>
                <w:szCs w:val="18"/>
              </w:rPr>
            </w:pPr>
            <w:ins w:id="511" w:author="Derrick (ZTE)" w:date="2024-05-13T22:28:00Z">
              <w:r>
                <w:rPr>
                  <w:rFonts w:eastAsia="宋体"/>
                  <w:snapToGrid w:val="0"/>
                </w:rPr>
                <w:t>OCNG pattern 1</w:t>
              </w:r>
            </w:ins>
          </w:p>
        </w:tc>
      </w:tr>
      <w:tr w:rsidR="000C7CAA" w:rsidTr="00587EFA">
        <w:trPr>
          <w:trHeight w:val="187"/>
          <w:jc w:val="center"/>
          <w:ins w:id="512" w:author="Derrick (ZTE)" w:date="2024-05-13T22:28:00Z"/>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13" w:author="Derrick (ZTE)" w:date="2024-05-13T22:28:00Z"/>
                <w:rFonts w:cs="Arial"/>
              </w:rPr>
            </w:pPr>
            <w:ins w:id="514" w:author="Derrick (ZTE)" w:date="2024-05-13T22:28:00Z">
              <w:r>
                <w:rPr>
                  <w:rFonts w:cs="Arial"/>
                </w:rPr>
                <w:t>PDSCH/PDCCH subcarrier spacing</w:t>
              </w:r>
            </w:ins>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15" w:author="Derrick (ZTE)" w:date="2024-05-13T22:28:00Z"/>
                <w:rFonts w:cs="Arial"/>
                <w:szCs w:val="18"/>
              </w:rPr>
            </w:pPr>
            <w:ins w:id="516" w:author="Derrick (ZTE)" w:date="2024-05-13T22:28:00Z">
              <w:r>
                <w:rPr>
                  <w:rFonts w:cs="Arial"/>
                </w:rPr>
                <w:t>Config</w:t>
              </w:r>
              <w:r>
                <w:rPr>
                  <w:szCs w:val="18"/>
                </w:rPr>
                <w:t xml:space="preserve"> </w:t>
              </w:r>
              <w:r>
                <w:rPr>
                  <w:rFonts w:cs="Arial"/>
                </w:rPr>
                <w:t>1,2</w:t>
              </w:r>
            </w:ins>
          </w:p>
        </w:tc>
        <w:tc>
          <w:tcPr>
            <w:tcW w:w="1278" w:type="dxa"/>
            <w:vMerge w:val="restart"/>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517" w:author="Derrick (ZTE)" w:date="2024-05-13T22:28:00Z"/>
                <w:rFonts w:eastAsia="宋体" w:cs="v4.2.0"/>
                <w:szCs w:val="18"/>
                <w:lang w:val="en-US"/>
              </w:rPr>
            </w:pPr>
            <w:ins w:id="518" w:author="Derrick (ZTE)" w:date="2024-05-13T22:28:00Z">
              <w:r>
                <w:rPr>
                  <w:rFonts w:eastAsia="宋体" w:cs="v4.2.0"/>
                  <w:szCs w:val="18"/>
                  <w:lang w:val="en-US"/>
                </w:rPr>
                <w:t>kHz</w:t>
              </w:r>
            </w:ins>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519" w:author="Derrick (ZTE)" w:date="2024-05-13T22:28:00Z"/>
                <w:rFonts w:eastAsia="宋体"/>
                <w:szCs w:val="18"/>
                <w:lang w:val="en-US"/>
              </w:rPr>
            </w:pPr>
            <w:ins w:id="520" w:author="Derrick (ZTE)" w:date="2024-05-13T22:28:00Z">
              <w:r>
                <w:rPr>
                  <w:rFonts w:eastAsia="宋体"/>
                  <w:szCs w:val="18"/>
                  <w:lang w:val="en-US"/>
                </w:rPr>
                <w:t>15 kHz</w:t>
              </w:r>
            </w:ins>
          </w:p>
        </w:tc>
      </w:tr>
      <w:tr w:rsidR="000C7CAA" w:rsidTr="00587EFA">
        <w:trPr>
          <w:trHeight w:val="187"/>
          <w:jc w:val="center"/>
          <w:ins w:id="521" w:author="Derrick (ZTE)" w:date="2024-05-13T22:28:00Z"/>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spacing w:after="0"/>
              <w:rPr>
                <w:ins w:id="522" w:author="Derrick (ZTE)" w:date="2024-05-13T22:28:00Z"/>
                <w:rFonts w:ascii="Arial" w:hAnsi="Arial" w:cs="Arial"/>
                <w:sz w:val="18"/>
              </w:rPr>
            </w:pPr>
          </w:p>
        </w:tc>
        <w:tc>
          <w:tcPr>
            <w:tcW w:w="1865"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23" w:author="Derrick (ZTE)" w:date="2024-05-13T22:28:00Z"/>
                <w:rFonts w:cs="Arial"/>
                <w:szCs w:val="18"/>
                <w:lang w:val="en-US"/>
              </w:rPr>
            </w:pPr>
            <w:ins w:id="524" w:author="Derrick (ZTE)" w:date="2024-05-13T22:28:00Z">
              <w:r>
                <w:rPr>
                  <w:rFonts w:cs="Arial"/>
                </w:rPr>
                <w:t>Config</w:t>
              </w:r>
              <w:r>
                <w:rPr>
                  <w:szCs w:val="18"/>
                </w:rPr>
                <w:t xml:space="preserve"> </w:t>
              </w:r>
              <w:r>
                <w:rPr>
                  <w:szCs w:val="18"/>
                  <w:lang w:val="en-US"/>
                </w:rPr>
                <w:t>3</w:t>
              </w:r>
            </w:ins>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spacing w:after="0"/>
              <w:rPr>
                <w:ins w:id="525" w:author="Derrick (ZTE)" w:date="2024-05-13T22:28:00Z"/>
                <w:rFonts w:ascii="Arial" w:eastAsia="宋体" w:hAnsi="Arial" w:cs="v4.2.0"/>
                <w:sz w:val="18"/>
                <w:szCs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526" w:author="Derrick (ZTE)" w:date="2024-05-13T22:28:00Z"/>
                <w:rFonts w:eastAsia="宋体"/>
                <w:szCs w:val="18"/>
                <w:lang w:val="en-US"/>
              </w:rPr>
            </w:pPr>
            <w:ins w:id="527" w:author="Derrick (ZTE)" w:date="2024-05-13T22:28:00Z">
              <w:r>
                <w:rPr>
                  <w:rFonts w:eastAsia="宋体"/>
                  <w:szCs w:val="18"/>
                  <w:lang w:val="en-US"/>
                </w:rPr>
                <w:t>30 kHz</w:t>
              </w:r>
            </w:ins>
          </w:p>
        </w:tc>
      </w:tr>
      <w:tr w:rsidR="000C7CAA" w:rsidTr="00587EFA">
        <w:trPr>
          <w:trHeight w:val="187"/>
          <w:jc w:val="center"/>
          <w:ins w:id="528"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29" w:author="Derrick (ZTE)" w:date="2024-05-13T22:28:00Z"/>
                <w:sz w:val="16"/>
                <w:szCs w:val="16"/>
              </w:rPr>
            </w:pPr>
            <w:ins w:id="530" w:author="Derrick (ZTE)" w:date="2024-05-13T22:28:00Z">
              <w:r>
                <w:rPr>
                  <w:sz w:val="16"/>
                  <w:szCs w:val="16"/>
                  <w:lang w:eastAsia="ja-JP"/>
                </w:rPr>
                <w:t>EPRE ratio of PSS to SSS</w:t>
              </w:r>
            </w:ins>
          </w:p>
        </w:tc>
        <w:tc>
          <w:tcPr>
            <w:tcW w:w="1278" w:type="dxa"/>
            <w:tcBorders>
              <w:top w:val="single" w:sz="4" w:space="0" w:color="auto"/>
              <w:left w:val="single" w:sz="4" w:space="0" w:color="auto"/>
              <w:bottom w:val="nil"/>
              <w:right w:val="single" w:sz="4" w:space="0" w:color="auto"/>
            </w:tcBorders>
            <w:hideMark/>
          </w:tcPr>
          <w:p w:rsidR="000C7CAA" w:rsidRDefault="000C7CAA" w:rsidP="00587EFA">
            <w:pPr>
              <w:pStyle w:val="TAC"/>
              <w:spacing w:line="256" w:lineRule="auto"/>
              <w:rPr>
                <w:ins w:id="531" w:author="Derrick (ZTE)" w:date="2024-05-13T22:28:00Z"/>
                <w:rFonts w:eastAsia="宋体"/>
              </w:rPr>
            </w:pPr>
            <w:ins w:id="532" w:author="Derrick (ZTE)" w:date="2024-05-13T22:28:00Z">
              <w:r>
                <w:rPr>
                  <w:rFonts w:eastAsia="宋体"/>
                  <w:lang w:eastAsia="ja-JP"/>
                </w:rPr>
                <w:t>dB</w:t>
              </w:r>
            </w:ins>
          </w:p>
        </w:tc>
        <w:tc>
          <w:tcPr>
            <w:tcW w:w="1228" w:type="dxa"/>
            <w:gridSpan w:val="2"/>
            <w:tcBorders>
              <w:top w:val="single" w:sz="4" w:space="0" w:color="auto"/>
              <w:left w:val="single" w:sz="4" w:space="0" w:color="auto"/>
              <w:bottom w:val="nil"/>
              <w:right w:val="single" w:sz="4" w:space="0" w:color="auto"/>
            </w:tcBorders>
            <w:hideMark/>
          </w:tcPr>
          <w:p w:rsidR="000C7CAA" w:rsidRDefault="000C7CAA" w:rsidP="00587EFA">
            <w:pPr>
              <w:pStyle w:val="TAC"/>
              <w:spacing w:line="256" w:lineRule="auto"/>
              <w:rPr>
                <w:ins w:id="533" w:author="Derrick (ZTE)" w:date="2024-05-13T22:28:00Z"/>
                <w:rFonts w:eastAsia="宋体"/>
              </w:rPr>
            </w:pPr>
            <w:ins w:id="534" w:author="Derrick (ZTE)" w:date="2024-05-13T22:28:00Z">
              <w:r>
                <w:rPr>
                  <w:rFonts w:eastAsia="宋体"/>
                  <w:lang w:eastAsia="ja-JP"/>
                </w:rPr>
                <w:t>0</w:t>
              </w:r>
            </w:ins>
          </w:p>
        </w:tc>
        <w:tc>
          <w:tcPr>
            <w:tcW w:w="1054" w:type="dxa"/>
            <w:tcBorders>
              <w:top w:val="single" w:sz="4" w:space="0" w:color="auto"/>
              <w:left w:val="single" w:sz="4" w:space="0" w:color="auto"/>
              <w:bottom w:val="nil"/>
              <w:right w:val="single" w:sz="4" w:space="0" w:color="auto"/>
            </w:tcBorders>
            <w:hideMark/>
          </w:tcPr>
          <w:p w:rsidR="000C7CAA" w:rsidRDefault="000C7CAA" w:rsidP="00587EFA">
            <w:pPr>
              <w:pStyle w:val="TAC"/>
              <w:spacing w:line="256" w:lineRule="auto"/>
              <w:rPr>
                <w:ins w:id="535" w:author="Derrick (ZTE)" w:date="2024-05-13T22:28:00Z"/>
                <w:rFonts w:eastAsia="宋体"/>
              </w:rPr>
            </w:pPr>
            <w:ins w:id="536" w:author="Derrick (ZTE)" w:date="2024-05-13T22:28:00Z">
              <w:r>
                <w:rPr>
                  <w:rFonts w:eastAsia="宋体"/>
                  <w:lang w:eastAsia="ja-JP"/>
                </w:rPr>
                <w:t>0</w:t>
              </w:r>
            </w:ins>
          </w:p>
        </w:tc>
        <w:tc>
          <w:tcPr>
            <w:tcW w:w="937" w:type="dxa"/>
            <w:tcBorders>
              <w:top w:val="single" w:sz="4" w:space="0" w:color="auto"/>
              <w:left w:val="single" w:sz="4" w:space="0" w:color="auto"/>
              <w:bottom w:val="nil"/>
              <w:right w:val="single" w:sz="4" w:space="0" w:color="auto"/>
            </w:tcBorders>
            <w:hideMark/>
          </w:tcPr>
          <w:p w:rsidR="000C7CAA" w:rsidRDefault="000C7CAA" w:rsidP="00587EFA">
            <w:pPr>
              <w:pStyle w:val="TAC"/>
              <w:spacing w:line="256" w:lineRule="auto"/>
              <w:rPr>
                <w:ins w:id="537" w:author="Derrick (ZTE)" w:date="2024-05-13T22:28:00Z"/>
                <w:rFonts w:eastAsia="宋体"/>
              </w:rPr>
            </w:pPr>
            <w:ins w:id="538" w:author="Derrick (ZTE)" w:date="2024-05-13T22:28:00Z">
              <w:r>
                <w:rPr>
                  <w:rFonts w:eastAsia="宋体"/>
                  <w:lang w:eastAsia="ja-JP"/>
                </w:rPr>
                <w:t>0</w:t>
              </w:r>
            </w:ins>
          </w:p>
        </w:tc>
        <w:tc>
          <w:tcPr>
            <w:tcW w:w="1155" w:type="dxa"/>
            <w:gridSpan w:val="2"/>
            <w:tcBorders>
              <w:top w:val="single" w:sz="4" w:space="0" w:color="auto"/>
              <w:left w:val="single" w:sz="4" w:space="0" w:color="auto"/>
              <w:bottom w:val="nil"/>
              <w:right w:val="single" w:sz="4" w:space="0" w:color="auto"/>
            </w:tcBorders>
            <w:hideMark/>
          </w:tcPr>
          <w:p w:rsidR="000C7CAA" w:rsidRDefault="000C7CAA" w:rsidP="00587EFA">
            <w:pPr>
              <w:pStyle w:val="TAC"/>
              <w:spacing w:line="256" w:lineRule="auto"/>
              <w:rPr>
                <w:ins w:id="539" w:author="Derrick (ZTE)" w:date="2024-05-13T22:28:00Z"/>
                <w:rFonts w:eastAsia="宋体"/>
              </w:rPr>
            </w:pPr>
            <w:ins w:id="540" w:author="Derrick (ZTE)" w:date="2024-05-13T22:28:00Z">
              <w:r>
                <w:rPr>
                  <w:rFonts w:eastAsia="宋体"/>
                  <w:lang w:eastAsia="ja-JP"/>
                </w:rPr>
                <w:t>0</w:t>
              </w:r>
            </w:ins>
          </w:p>
        </w:tc>
      </w:tr>
      <w:tr w:rsidR="000C7CAA" w:rsidTr="00587EFA">
        <w:trPr>
          <w:trHeight w:val="187"/>
          <w:jc w:val="center"/>
          <w:ins w:id="541"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42" w:author="Derrick (ZTE)" w:date="2024-05-13T22:28:00Z"/>
                <w:sz w:val="16"/>
                <w:szCs w:val="16"/>
              </w:rPr>
            </w:pPr>
            <w:ins w:id="543" w:author="Derrick (ZTE)" w:date="2024-05-13T22:28:00Z">
              <w:r>
                <w:rPr>
                  <w:sz w:val="16"/>
                  <w:szCs w:val="16"/>
                  <w:lang w:eastAsia="ja-JP"/>
                </w:rPr>
                <w:t>EPRE ratio of PBCH DMRS to SSS</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544" w:author="Derrick (ZTE)" w:date="2024-05-13T22:28:00Z"/>
                <w:rFonts w:eastAsia="宋体"/>
              </w:rPr>
            </w:pPr>
          </w:p>
        </w:tc>
        <w:tc>
          <w:tcPr>
            <w:tcW w:w="1228"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45" w:author="Derrick (ZTE)" w:date="2024-05-13T22:28:00Z"/>
                <w:rFonts w:eastAsia="宋体"/>
              </w:rPr>
            </w:pPr>
          </w:p>
        </w:tc>
        <w:tc>
          <w:tcPr>
            <w:tcW w:w="1054" w:type="dxa"/>
            <w:tcBorders>
              <w:top w:val="nil"/>
              <w:left w:val="single" w:sz="4" w:space="0" w:color="auto"/>
              <w:bottom w:val="nil"/>
              <w:right w:val="single" w:sz="4" w:space="0" w:color="auto"/>
            </w:tcBorders>
          </w:tcPr>
          <w:p w:rsidR="000C7CAA" w:rsidRDefault="000C7CAA" w:rsidP="00587EFA">
            <w:pPr>
              <w:pStyle w:val="TAC"/>
              <w:spacing w:line="256" w:lineRule="auto"/>
              <w:rPr>
                <w:ins w:id="546" w:author="Derrick (ZTE)" w:date="2024-05-13T22:28:00Z"/>
                <w:rFonts w:eastAsia="宋体"/>
              </w:rPr>
            </w:pPr>
          </w:p>
        </w:tc>
        <w:tc>
          <w:tcPr>
            <w:tcW w:w="937" w:type="dxa"/>
            <w:tcBorders>
              <w:top w:val="nil"/>
              <w:left w:val="single" w:sz="4" w:space="0" w:color="auto"/>
              <w:bottom w:val="nil"/>
              <w:right w:val="single" w:sz="4" w:space="0" w:color="auto"/>
            </w:tcBorders>
          </w:tcPr>
          <w:p w:rsidR="000C7CAA" w:rsidRDefault="000C7CAA" w:rsidP="00587EFA">
            <w:pPr>
              <w:pStyle w:val="TAC"/>
              <w:spacing w:line="256" w:lineRule="auto"/>
              <w:rPr>
                <w:ins w:id="547" w:author="Derrick (ZTE)" w:date="2024-05-13T22:28:00Z"/>
                <w:rFonts w:eastAsia="宋体"/>
              </w:rPr>
            </w:pPr>
          </w:p>
        </w:tc>
        <w:tc>
          <w:tcPr>
            <w:tcW w:w="1155"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48" w:author="Derrick (ZTE)" w:date="2024-05-13T22:28:00Z"/>
                <w:rFonts w:eastAsia="宋体"/>
              </w:rPr>
            </w:pPr>
          </w:p>
        </w:tc>
      </w:tr>
      <w:tr w:rsidR="000C7CAA" w:rsidTr="00587EFA">
        <w:trPr>
          <w:trHeight w:val="187"/>
          <w:jc w:val="center"/>
          <w:ins w:id="549"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50" w:author="Derrick (ZTE)" w:date="2024-05-13T22:28:00Z"/>
                <w:sz w:val="16"/>
                <w:szCs w:val="16"/>
              </w:rPr>
            </w:pPr>
            <w:ins w:id="551" w:author="Derrick (ZTE)" w:date="2024-05-13T22:28:00Z">
              <w:r>
                <w:rPr>
                  <w:sz w:val="16"/>
                  <w:szCs w:val="16"/>
                  <w:lang w:eastAsia="ja-JP"/>
                </w:rPr>
                <w:t>EPRE ratio of PBCH to PBCH DMRS</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552" w:author="Derrick (ZTE)" w:date="2024-05-13T22:28:00Z"/>
                <w:rFonts w:eastAsia="宋体"/>
              </w:rPr>
            </w:pPr>
          </w:p>
        </w:tc>
        <w:tc>
          <w:tcPr>
            <w:tcW w:w="1228"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53" w:author="Derrick (ZTE)" w:date="2024-05-13T22:28:00Z"/>
                <w:rFonts w:eastAsia="宋体"/>
              </w:rPr>
            </w:pPr>
          </w:p>
        </w:tc>
        <w:tc>
          <w:tcPr>
            <w:tcW w:w="1054" w:type="dxa"/>
            <w:tcBorders>
              <w:top w:val="nil"/>
              <w:left w:val="single" w:sz="4" w:space="0" w:color="auto"/>
              <w:bottom w:val="nil"/>
              <w:right w:val="single" w:sz="4" w:space="0" w:color="auto"/>
            </w:tcBorders>
          </w:tcPr>
          <w:p w:rsidR="000C7CAA" w:rsidRDefault="000C7CAA" w:rsidP="00587EFA">
            <w:pPr>
              <w:pStyle w:val="TAC"/>
              <w:spacing w:line="256" w:lineRule="auto"/>
              <w:rPr>
                <w:ins w:id="554" w:author="Derrick (ZTE)" w:date="2024-05-13T22:28:00Z"/>
                <w:rFonts w:eastAsia="宋体"/>
              </w:rPr>
            </w:pPr>
          </w:p>
        </w:tc>
        <w:tc>
          <w:tcPr>
            <w:tcW w:w="937" w:type="dxa"/>
            <w:tcBorders>
              <w:top w:val="nil"/>
              <w:left w:val="single" w:sz="4" w:space="0" w:color="auto"/>
              <w:bottom w:val="nil"/>
              <w:right w:val="single" w:sz="4" w:space="0" w:color="auto"/>
            </w:tcBorders>
          </w:tcPr>
          <w:p w:rsidR="000C7CAA" w:rsidRDefault="000C7CAA" w:rsidP="00587EFA">
            <w:pPr>
              <w:pStyle w:val="TAC"/>
              <w:spacing w:line="256" w:lineRule="auto"/>
              <w:rPr>
                <w:ins w:id="555" w:author="Derrick (ZTE)" w:date="2024-05-13T22:28:00Z"/>
                <w:rFonts w:eastAsia="宋体"/>
              </w:rPr>
            </w:pPr>
          </w:p>
        </w:tc>
        <w:tc>
          <w:tcPr>
            <w:tcW w:w="1155"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56" w:author="Derrick (ZTE)" w:date="2024-05-13T22:28:00Z"/>
                <w:rFonts w:eastAsia="宋体"/>
              </w:rPr>
            </w:pPr>
          </w:p>
        </w:tc>
      </w:tr>
      <w:tr w:rsidR="000C7CAA" w:rsidTr="00587EFA">
        <w:trPr>
          <w:trHeight w:val="187"/>
          <w:jc w:val="center"/>
          <w:ins w:id="557"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58" w:author="Derrick (ZTE)" w:date="2024-05-13T22:28:00Z"/>
                <w:sz w:val="16"/>
                <w:szCs w:val="16"/>
              </w:rPr>
            </w:pPr>
            <w:ins w:id="559" w:author="Derrick (ZTE)" w:date="2024-05-13T22:28:00Z">
              <w:r>
                <w:rPr>
                  <w:sz w:val="16"/>
                  <w:szCs w:val="16"/>
                  <w:lang w:eastAsia="ja-JP"/>
                </w:rPr>
                <w:t>EPRE ratio of PDCCH DMRS to SSS</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560" w:author="Derrick (ZTE)" w:date="2024-05-13T22:28:00Z"/>
                <w:rFonts w:eastAsia="宋体"/>
              </w:rPr>
            </w:pPr>
          </w:p>
        </w:tc>
        <w:tc>
          <w:tcPr>
            <w:tcW w:w="1228"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61" w:author="Derrick (ZTE)" w:date="2024-05-13T22:28:00Z"/>
                <w:rFonts w:eastAsia="宋体"/>
              </w:rPr>
            </w:pPr>
          </w:p>
        </w:tc>
        <w:tc>
          <w:tcPr>
            <w:tcW w:w="1054" w:type="dxa"/>
            <w:tcBorders>
              <w:top w:val="nil"/>
              <w:left w:val="single" w:sz="4" w:space="0" w:color="auto"/>
              <w:bottom w:val="nil"/>
              <w:right w:val="single" w:sz="4" w:space="0" w:color="auto"/>
            </w:tcBorders>
          </w:tcPr>
          <w:p w:rsidR="000C7CAA" w:rsidRDefault="000C7CAA" w:rsidP="00587EFA">
            <w:pPr>
              <w:pStyle w:val="TAC"/>
              <w:spacing w:line="256" w:lineRule="auto"/>
              <w:rPr>
                <w:ins w:id="562" w:author="Derrick (ZTE)" w:date="2024-05-13T22:28:00Z"/>
                <w:rFonts w:eastAsia="宋体"/>
              </w:rPr>
            </w:pPr>
          </w:p>
        </w:tc>
        <w:tc>
          <w:tcPr>
            <w:tcW w:w="937" w:type="dxa"/>
            <w:tcBorders>
              <w:top w:val="nil"/>
              <w:left w:val="single" w:sz="4" w:space="0" w:color="auto"/>
              <w:bottom w:val="nil"/>
              <w:right w:val="single" w:sz="4" w:space="0" w:color="auto"/>
            </w:tcBorders>
          </w:tcPr>
          <w:p w:rsidR="000C7CAA" w:rsidRDefault="000C7CAA" w:rsidP="00587EFA">
            <w:pPr>
              <w:pStyle w:val="TAC"/>
              <w:spacing w:line="256" w:lineRule="auto"/>
              <w:rPr>
                <w:ins w:id="563" w:author="Derrick (ZTE)" w:date="2024-05-13T22:28:00Z"/>
                <w:rFonts w:eastAsia="宋体"/>
              </w:rPr>
            </w:pPr>
          </w:p>
        </w:tc>
        <w:tc>
          <w:tcPr>
            <w:tcW w:w="1155"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64" w:author="Derrick (ZTE)" w:date="2024-05-13T22:28:00Z"/>
                <w:rFonts w:eastAsia="宋体"/>
              </w:rPr>
            </w:pPr>
          </w:p>
        </w:tc>
      </w:tr>
      <w:tr w:rsidR="000C7CAA" w:rsidTr="00587EFA">
        <w:trPr>
          <w:trHeight w:val="187"/>
          <w:jc w:val="center"/>
          <w:ins w:id="565"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66" w:author="Derrick (ZTE)" w:date="2024-05-13T22:28:00Z"/>
                <w:sz w:val="16"/>
                <w:szCs w:val="16"/>
              </w:rPr>
            </w:pPr>
            <w:ins w:id="567" w:author="Derrick (ZTE)" w:date="2024-05-13T22:28:00Z">
              <w:r>
                <w:rPr>
                  <w:sz w:val="16"/>
                  <w:szCs w:val="16"/>
                  <w:lang w:eastAsia="ja-JP"/>
                </w:rPr>
                <w:t>EPRE ratio of PDCCH to PDCCH DMRS</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568" w:author="Derrick (ZTE)" w:date="2024-05-13T22:28:00Z"/>
                <w:rFonts w:eastAsia="宋体"/>
              </w:rPr>
            </w:pPr>
          </w:p>
        </w:tc>
        <w:tc>
          <w:tcPr>
            <w:tcW w:w="1228"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69" w:author="Derrick (ZTE)" w:date="2024-05-13T22:28:00Z"/>
                <w:rFonts w:eastAsia="宋体"/>
              </w:rPr>
            </w:pPr>
          </w:p>
        </w:tc>
        <w:tc>
          <w:tcPr>
            <w:tcW w:w="1054" w:type="dxa"/>
            <w:tcBorders>
              <w:top w:val="nil"/>
              <w:left w:val="single" w:sz="4" w:space="0" w:color="auto"/>
              <w:bottom w:val="nil"/>
              <w:right w:val="single" w:sz="4" w:space="0" w:color="auto"/>
            </w:tcBorders>
          </w:tcPr>
          <w:p w:rsidR="000C7CAA" w:rsidRDefault="000C7CAA" w:rsidP="00587EFA">
            <w:pPr>
              <w:pStyle w:val="TAC"/>
              <w:spacing w:line="256" w:lineRule="auto"/>
              <w:rPr>
                <w:ins w:id="570" w:author="Derrick (ZTE)" w:date="2024-05-13T22:28:00Z"/>
                <w:rFonts w:eastAsia="宋体"/>
              </w:rPr>
            </w:pPr>
          </w:p>
        </w:tc>
        <w:tc>
          <w:tcPr>
            <w:tcW w:w="937" w:type="dxa"/>
            <w:tcBorders>
              <w:top w:val="nil"/>
              <w:left w:val="single" w:sz="4" w:space="0" w:color="auto"/>
              <w:bottom w:val="nil"/>
              <w:right w:val="single" w:sz="4" w:space="0" w:color="auto"/>
            </w:tcBorders>
          </w:tcPr>
          <w:p w:rsidR="000C7CAA" w:rsidRDefault="000C7CAA" w:rsidP="00587EFA">
            <w:pPr>
              <w:pStyle w:val="TAC"/>
              <w:spacing w:line="256" w:lineRule="auto"/>
              <w:rPr>
                <w:ins w:id="571" w:author="Derrick (ZTE)" w:date="2024-05-13T22:28:00Z"/>
                <w:rFonts w:eastAsia="宋体"/>
              </w:rPr>
            </w:pPr>
          </w:p>
        </w:tc>
        <w:tc>
          <w:tcPr>
            <w:tcW w:w="1155"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72" w:author="Derrick (ZTE)" w:date="2024-05-13T22:28:00Z"/>
                <w:rFonts w:eastAsia="宋体"/>
              </w:rPr>
            </w:pPr>
          </w:p>
        </w:tc>
      </w:tr>
      <w:tr w:rsidR="000C7CAA" w:rsidTr="00587EFA">
        <w:trPr>
          <w:trHeight w:val="187"/>
          <w:jc w:val="center"/>
          <w:ins w:id="573"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74" w:author="Derrick (ZTE)" w:date="2024-05-13T22:28:00Z"/>
                <w:sz w:val="16"/>
                <w:szCs w:val="16"/>
              </w:rPr>
            </w:pPr>
            <w:ins w:id="575" w:author="Derrick (ZTE)" w:date="2024-05-13T22:28:00Z">
              <w:r>
                <w:rPr>
                  <w:sz w:val="16"/>
                  <w:szCs w:val="16"/>
                  <w:lang w:eastAsia="ja-JP"/>
                </w:rPr>
                <w:t xml:space="preserve">EPRE ratio of PDSCH DMRS to SSS </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576" w:author="Derrick (ZTE)" w:date="2024-05-13T22:28:00Z"/>
                <w:rFonts w:eastAsia="宋体"/>
              </w:rPr>
            </w:pPr>
          </w:p>
        </w:tc>
        <w:tc>
          <w:tcPr>
            <w:tcW w:w="1228"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77" w:author="Derrick (ZTE)" w:date="2024-05-13T22:28:00Z"/>
                <w:rFonts w:eastAsia="宋体"/>
              </w:rPr>
            </w:pPr>
          </w:p>
        </w:tc>
        <w:tc>
          <w:tcPr>
            <w:tcW w:w="1054" w:type="dxa"/>
            <w:tcBorders>
              <w:top w:val="nil"/>
              <w:left w:val="single" w:sz="4" w:space="0" w:color="auto"/>
              <w:bottom w:val="nil"/>
              <w:right w:val="single" w:sz="4" w:space="0" w:color="auto"/>
            </w:tcBorders>
          </w:tcPr>
          <w:p w:rsidR="000C7CAA" w:rsidRDefault="000C7CAA" w:rsidP="00587EFA">
            <w:pPr>
              <w:pStyle w:val="TAC"/>
              <w:spacing w:line="256" w:lineRule="auto"/>
              <w:rPr>
                <w:ins w:id="578" w:author="Derrick (ZTE)" w:date="2024-05-13T22:28:00Z"/>
                <w:rFonts w:eastAsia="宋体"/>
              </w:rPr>
            </w:pPr>
          </w:p>
        </w:tc>
        <w:tc>
          <w:tcPr>
            <w:tcW w:w="937" w:type="dxa"/>
            <w:tcBorders>
              <w:top w:val="nil"/>
              <w:left w:val="single" w:sz="4" w:space="0" w:color="auto"/>
              <w:bottom w:val="nil"/>
              <w:right w:val="single" w:sz="4" w:space="0" w:color="auto"/>
            </w:tcBorders>
          </w:tcPr>
          <w:p w:rsidR="000C7CAA" w:rsidRDefault="000C7CAA" w:rsidP="00587EFA">
            <w:pPr>
              <w:pStyle w:val="TAC"/>
              <w:spacing w:line="256" w:lineRule="auto"/>
              <w:rPr>
                <w:ins w:id="579" w:author="Derrick (ZTE)" w:date="2024-05-13T22:28:00Z"/>
                <w:rFonts w:eastAsia="宋体"/>
              </w:rPr>
            </w:pPr>
          </w:p>
        </w:tc>
        <w:tc>
          <w:tcPr>
            <w:tcW w:w="1155"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80" w:author="Derrick (ZTE)" w:date="2024-05-13T22:28:00Z"/>
                <w:rFonts w:eastAsia="宋体"/>
              </w:rPr>
            </w:pPr>
          </w:p>
        </w:tc>
      </w:tr>
      <w:tr w:rsidR="000C7CAA" w:rsidTr="00587EFA">
        <w:trPr>
          <w:trHeight w:val="187"/>
          <w:jc w:val="center"/>
          <w:ins w:id="581"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82" w:author="Derrick (ZTE)" w:date="2024-05-13T22:28:00Z"/>
                <w:sz w:val="16"/>
                <w:szCs w:val="16"/>
              </w:rPr>
            </w:pPr>
            <w:ins w:id="583" w:author="Derrick (ZTE)" w:date="2024-05-13T22:28:00Z">
              <w:r>
                <w:rPr>
                  <w:sz w:val="16"/>
                  <w:szCs w:val="16"/>
                  <w:lang w:eastAsia="ja-JP"/>
                </w:rPr>
                <w:t xml:space="preserve">EPRE ratio of PDSCH to PDSCH </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584" w:author="Derrick (ZTE)" w:date="2024-05-13T22:28:00Z"/>
                <w:rFonts w:eastAsia="宋体"/>
              </w:rPr>
            </w:pPr>
          </w:p>
        </w:tc>
        <w:tc>
          <w:tcPr>
            <w:tcW w:w="1228"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85" w:author="Derrick (ZTE)" w:date="2024-05-13T22:28:00Z"/>
                <w:rFonts w:eastAsia="宋体"/>
              </w:rPr>
            </w:pPr>
          </w:p>
        </w:tc>
        <w:tc>
          <w:tcPr>
            <w:tcW w:w="1054" w:type="dxa"/>
            <w:tcBorders>
              <w:top w:val="nil"/>
              <w:left w:val="single" w:sz="4" w:space="0" w:color="auto"/>
              <w:bottom w:val="nil"/>
              <w:right w:val="single" w:sz="4" w:space="0" w:color="auto"/>
            </w:tcBorders>
          </w:tcPr>
          <w:p w:rsidR="000C7CAA" w:rsidRDefault="000C7CAA" w:rsidP="00587EFA">
            <w:pPr>
              <w:pStyle w:val="TAC"/>
              <w:spacing w:line="256" w:lineRule="auto"/>
              <w:rPr>
                <w:ins w:id="586" w:author="Derrick (ZTE)" w:date="2024-05-13T22:28:00Z"/>
                <w:rFonts w:eastAsia="宋体"/>
              </w:rPr>
            </w:pPr>
          </w:p>
        </w:tc>
        <w:tc>
          <w:tcPr>
            <w:tcW w:w="937" w:type="dxa"/>
            <w:tcBorders>
              <w:top w:val="nil"/>
              <w:left w:val="single" w:sz="4" w:space="0" w:color="auto"/>
              <w:bottom w:val="nil"/>
              <w:right w:val="single" w:sz="4" w:space="0" w:color="auto"/>
            </w:tcBorders>
          </w:tcPr>
          <w:p w:rsidR="000C7CAA" w:rsidRDefault="000C7CAA" w:rsidP="00587EFA">
            <w:pPr>
              <w:pStyle w:val="TAC"/>
              <w:spacing w:line="256" w:lineRule="auto"/>
              <w:rPr>
                <w:ins w:id="587" w:author="Derrick (ZTE)" w:date="2024-05-13T22:28:00Z"/>
                <w:rFonts w:eastAsia="宋体"/>
              </w:rPr>
            </w:pPr>
          </w:p>
        </w:tc>
        <w:tc>
          <w:tcPr>
            <w:tcW w:w="1155"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88" w:author="Derrick (ZTE)" w:date="2024-05-13T22:28:00Z"/>
                <w:rFonts w:eastAsia="宋体"/>
              </w:rPr>
            </w:pPr>
          </w:p>
        </w:tc>
      </w:tr>
      <w:tr w:rsidR="000C7CAA" w:rsidTr="00587EFA">
        <w:trPr>
          <w:trHeight w:val="187"/>
          <w:jc w:val="center"/>
          <w:ins w:id="589"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90" w:author="Derrick (ZTE)" w:date="2024-05-13T22:28:00Z"/>
                <w:sz w:val="16"/>
                <w:szCs w:val="16"/>
              </w:rPr>
            </w:pPr>
            <w:ins w:id="591" w:author="Derrick (ZTE)" w:date="2024-05-13T22:28:00Z">
              <w:r>
                <w:rPr>
                  <w:sz w:val="16"/>
                  <w:szCs w:val="16"/>
                  <w:lang w:eastAsia="ja-JP"/>
                </w:rPr>
                <w:t>EPRE ratio of OCNG DMRS to SSS(Note 1)</w:t>
              </w:r>
            </w:ins>
          </w:p>
        </w:tc>
        <w:tc>
          <w:tcPr>
            <w:tcW w:w="1278" w:type="dxa"/>
            <w:tcBorders>
              <w:top w:val="nil"/>
              <w:left w:val="single" w:sz="4" w:space="0" w:color="auto"/>
              <w:bottom w:val="nil"/>
              <w:right w:val="single" w:sz="4" w:space="0" w:color="auto"/>
            </w:tcBorders>
          </w:tcPr>
          <w:p w:rsidR="000C7CAA" w:rsidRDefault="000C7CAA" w:rsidP="00587EFA">
            <w:pPr>
              <w:pStyle w:val="TAC"/>
              <w:spacing w:line="256" w:lineRule="auto"/>
              <w:rPr>
                <w:ins w:id="592" w:author="Derrick (ZTE)" w:date="2024-05-13T22:28:00Z"/>
                <w:rFonts w:eastAsia="宋体"/>
              </w:rPr>
            </w:pPr>
          </w:p>
        </w:tc>
        <w:tc>
          <w:tcPr>
            <w:tcW w:w="1228"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93" w:author="Derrick (ZTE)" w:date="2024-05-13T22:28:00Z"/>
                <w:rFonts w:eastAsia="宋体"/>
              </w:rPr>
            </w:pPr>
          </w:p>
        </w:tc>
        <w:tc>
          <w:tcPr>
            <w:tcW w:w="1054" w:type="dxa"/>
            <w:tcBorders>
              <w:top w:val="nil"/>
              <w:left w:val="single" w:sz="4" w:space="0" w:color="auto"/>
              <w:bottom w:val="nil"/>
              <w:right w:val="single" w:sz="4" w:space="0" w:color="auto"/>
            </w:tcBorders>
          </w:tcPr>
          <w:p w:rsidR="000C7CAA" w:rsidRDefault="000C7CAA" w:rsidP="00587EFA">
            <w:pPr>
              <w:pStyle w:val="TAC"/>
              <w:spacing w:line="256" w:lineRule="auto"/>
              <w:rPr>
                <w:ins w:id="594" w:author="Derrick (ZTE)" w:date="2024-05-13T22:28:00Z"/>
                <w:rFonts w:eastAsia="宋体"/>
              </w:rPr>
            </w:pPr>
          </w:p>
        </w:tc>
        <w:tc>
          <w:tcPr>
            <w:tcW w:w="937" w:type="dxa"/>
            <w:tcBorders>
              <w:top w:val="nil"/>
              <w:left w:val="single" w:sz="4" w:space="0" w:color="auto"/>
              <w:bottom w:val="nil"/>
              <w:right w:val="single" w:sz="4" w:space="0" w:color="auto"/>
            </w:tcBorders>
          </w:tcPr>
          <w:p w:rsidR="000C7CAA" w:rsidRDefault="000C7CAA" w:rsidP="00587EFA">
            <w:pPr>
              <w:pStyle w:val="TAC"/>
              <w:spacing w:line="256" w:lineRule="auto"/>
              <w:rPr>
                <w:ins w:id="595" w:author="Derrick (ZTE)" w:date="2024-05-13T22:28:00Z"/>
                <w:rFonts w:eastAsia="宋体"/>
              </w:rPr>
            </w:pPr>
          </w:p>
        </w:tc>
        <w:tc>
          <w:tcPr>
            <w:tcW w:w="1155" w:type="dxa"/>
            <w:gridSpan w:val="2"/>
            <w:tcBorders>
              <w:top w:val="nil"/>
              <w:left w:val="single" w:sz="4" w:space="0" w:color="auto"/>
              <w:bottom w:val="nil"/>
              <w:right w:val="single" w:sz="4" w:space="0" w:color="auto"/>
            </w:tcBorders>
          </w:tcPr>
          <w:p w:rsidR="000C7CAA" w:rsidRDefault="000C7CAA" w:rsidP="00587EFA">
            <w:pPr>
              <w:pStyle w:val="TAC"/>
              <w:spacing w:line="256" w:lineRule="auto"/>
              <w:rPr>
                <w:ins w:id="596" w:author="Derrick (ZTE)" w:date="2024-05-13T22:28:00Z"/>
                <w:rFonts w:eastAsia="宋体"/>
              </w:rPr>
            </w:pPr>
          </w:p>
        </w:tc>
      </w:tr>
      <w:tr w:rsidR="000C7CAA" w:rsidTr="00587EFA">
        <w:trPr>
          <w:trHeight w:val="187"/>
          <w:jc w:val="center"/>
          <w:ins w:id="597"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598" w:author="Derrick (ZTE)" w:date="2024-05-13T22:28:00Z"/>
                <w:sz w:val="16"/>
                <w:szCs w:val="16"/>
              </w:rPr>
            </w:pPr>
            <w:ins w:id="599" w:author="Derrick (ZTE)" w:date="2024-05-13T22:28:00Z">
              <w:r>
                <w:rPr>
                  <w:sz w:val="16"/>
                  <w:szCs w:val="16"/>
                  <w:lang w:eastAsia="ja-JP"/>
                </w:rPr>
                <w:t>EPRE ratio of OCNG to OCNG DMRS (Note 1)</w:t>
              </w:r>
            </w:ins>
          </w:p>
        </w:tc>
        <w:tc>
          <w:tcPr>
            <w:tcW w:w="1278"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600" w:author="Derrick (ZTE)" w:date="2024-05-13T22:28:00Z"/>
                <w:rFonts w:eastAsia="宋体"/>
              </w:rPr>
            </w:pPr>
          </w:p>
        </w:tc>
        <w:tc>
          <w:tcPr>
            <w:tcW w:w="1228" w:type="dxa"/>
            <w:gridSpan w:val="2"/>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601" w:author="Derrick (ZTE)" w:date="2024-05-13T22:28:00Z"/>
                <w:rFonts w:eastAsia="宋体"/>
              </w:rPr>
            </w:pPr>
          </w:p>
        </w:tc>
        <w:tc>
          <w:tcPr>
            <w:tcW w:w="1054"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602" w:author="Derrick (ZTE)" w:date="2024-05-13T22:28:00Z"/>
                <w:rFonts w:eastAsia="宋体"/>
              </w:rPr>
            </w:pPr>
          </w:p>
        </w:tc>
        <w:tc>
          <w:tcPr>
            <w:tcW w:w="937" w:type="dxa"/>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603" w:author="Derrick (ZTE)" w:date="2024-05-13T22:28:00Z"/>
                <w:rFonts w:eastAsia="宋体"/>
              </w:rPr>
            </w:pPr>
          </w:p>
        </w:tc>
        <w:tc>
          <w:tcPr>
            <w:tcW w:w="1155" w:type="dxa"/>
            <w:gridSpan w:val="2"/>
            <w:tcBorders>
              <w:top w:val="nil"/>
              <w:left w:val="single" w:sz="4" w:space="0" w:color="auto"/>
              <w:bottom w:val="single" w:sz="4" w:space="0" w:color="auto"/>
              <w:right w:val="single" w:sz="4" w:space="0" w:color="auto"/>
            </w:tcBorders>
          </w:tcPr>
          <w:p w:rsidR="000C7CAA" w:rsidRDefault="000C7CAA" w:rsidP="00587EFA">
            <w:pPr>
              <w:pStyle w:val="TAC"/>
              <w:spacing w:line="256" w:lineRule="auto"/>
              <w:rPr>
                <w:ins w:id="604" w:author="Derrick (ZTE)" w:date="2024-05-13T22:28:00Z"/>
                <w:rFonts w:eastAsia="宋体"/>
              </w:rPr>
            </w:pPr>
          </w:p>
        </w:tc>
      </w:tr>
      <w:tr w:rsidR="000C7CAA" w:rsidTr="00587EFA">
        <w:trPr>
          <w:trHeight w:val="454"/>
          <w:jc w:val="center"/>
          <w:ins w:id="605" w:author="Derrick (ZTE)" w:date="2024-05-13T22:28:00Z"/>
        </w:trPr>
        <w:tc>
          <w:tcPr>
            <w:tcW w:w="970" w:type="dxa"/>
            <w:vMerge w:val="restart"/>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06" w:author="Derrick (ZTE)" w:date="2024-05-13T22:28:00Z"/>
                <w:sz w:val="16"/>
                <w:szCs w:val="16"/>
                <w:lang w:eastAsia="ja-JP"/>
              </w:rPr>
            </w:pPr>
            <w:ins w:id="607" w:author="Derrick (ZTE)" w:date="2024-05-13T22:28:00Z">
              <w:r>
                <w:rPr>
                  <w:rFonts w:eastAsia="Calibri" w:cs="Arial"/>
                  <w:position w:val="-12"/>
                  <w:szCs w:val="22"/>
                </w:rPr>
                <w:object w:dxaOrig="39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pt;height:15.85pt" o:ole="">
                    <v:imagedata r:id="rId13" o:title=""/>
                  </v:shape>
                  <o:OLEObject Type="Embed" ProgID="Equation.3" ShapeID="_x0000_i1025" DrawAspect="Content" ObjectID="_1777149073" r:id="rId14"/>
                </w:object>
              </w:r>
            </w:ins>
            <w:ins w:id="608" w:author="Derrick (ZTE)" w:date="2024-05-13T22:28:00Z">
              <w:r>
                <w:rPr>
                  <w:rFonts w:cs="Arial"/>
                  <w:vertAlign w:val="superscript"/>
                </w:rPr>
                <w:t>Note2</w:t>
              </w:r>
            </w:ins>
          </w:p>
        </w:tc>
        <w:tc>
          <w:tcPr>
            <w:tcW w:w="1113"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09" w:author="Derrick (ZTE)" w:date="2024-05-13T22:28:00Z"/>
                <w:sz w:val="16"/>
                <w:szCs w:val="16"/>
                <w:lang w:eastAsia="ja-JP"/>
              </w:rPr>
            </w:pPr>
            <w:ins w:id="610" w:author="Derrick (ZTE)" w:date="2024-05-13T22:28:00Z">
              <w:r>
                <w:rPr>
                  <w:rFonts w:cs="Arial"/>
                </w:rPr>
                <w:t>Config</w:t>
              </w:r>
              <w:r>
                <w:rPr>
                  <w:szCs w:val="18"/>
                </w:rPr>
                <w:t xml:space="preserve"> </w:t>
              </w:r>
              <w:r>
                <w:rPr>
                  <w:rFonts w:cs="Arial"/>
                </w:rPr>
                <w:t>1,2</w:t>
              </w:r>
            </w:ins>
          </w:p>
        </w:tc>
        <w:tc>
          <w:tcPr>
            <w:tcW w:w="1865" w:type="dxa"/>
            <w:tcBorders>
              <w:top w:val="single" w:sz="4" w:space="0" w:color="auto"/>
              <w:left w:val="single" w:sz="4" w:space="0" w:color="auto"/>
              <w:bottom w:val="single" w:sz="4" w:space="0" w:color="auto"/>
              <w:right w:val="single" w:sz="4" w:space="0" w:color="auto"/>
            </w:tcBorders>
          </w:tcPr>
          <w:p w:rsidR="000C7CAA" w:rsidRDefault="000C7CAA" w:rsidP="00587EFA">
            <w:pPr>
              <w:pStyle w:val="TAL"/>
              <w:spacing w:line="256" w:lineRule="auto"/>
              <w:rPr>
                <w:ins w:id="611" w:author="Derrick (ZTE)" w:date="2024-05-13T22:28:00Z"/>
                <w:sz w:val="16"/>
                <w:szCs w:val="16"/>
                <w:lang w:eastAsia="ja-JP"/>
              </w:rPr>
            </w:pPr>
          </w:p>
        </w:tc>
        <w:tc>
          <w:tcPr>
            <w:tcW w:w="1278" w:type="dxa"/>
            <w:vMerge w:val="restart"/>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12" w:author="Derrick (ZTE)" w:date="2024-05-13T22:28:00Z"/>
                <w:rFonts w:eastAsia="宋体"/>
              </w:rPr>
            </w:pPr>
            <w:ins w:id="613" w:author="Derrick (ZTE)" w:date="2024-05-13T22:28:00Z">
              <w:r>
                <w:rPr>
                  <w:rFonts w:eastAsia="宋体"/>
                </w:rPr>
                <w:t>dBm/15KhZ</w:t>
              </w:r>
            </w:ins>
          </w:p>
        </w:tc>
        <w:tc>
          <w:tcPr>
            <w:tcW w:w="228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14" w:author="Derrick (ZTE)" w:date="2024-05-13T22:28:00Z"/>
                <w:rFonts w:eastAsia="宋体"/>
              </w:rPr>
            </w:pPr>
            <w:ins w:id="615" w:author="Derrick (ZTE)" w:date="2024-05-13T22:28:00Z">
              <w:r>
                <w:rPr>
                  <w:rFonts w:hint="eastAsia"/>
                  <w:lang w:eastAsia="zh-CN"/>
                </w:rPr>
                <w:t>-98</w:t>
              </w:r>
            </w:ins>
          </w:p>
        </w:tc>
        <w:tc>
          <w:tcPr>
            <w:tcW w:w="209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16" w:author="Derrick (ZTE)" w:date="2024-05-13T22:28:00Z"/>
                <w:rFonts w:eastAsia="宋体"/>
                <w:lang w:val="en-US"/>
              </w:rPr>
            </w:pPr>
            <w:ins w:id="617" w:author="Derrick (ZTE)" w:date="2024-05-13T22:28:00Z">
              <w:r>
                <w:rPr>
                  <w:rFonts w:hint="eastAsia"/>
                  <w:lang w:eastAsia="zh-CN"/>
                </w:rPr>
                <w:t>-98</w:t>
              </w:r>
            </w:ins>
          </w:p>
        </w:tc>
      </w:tr>
      <w:tr w:rsidR="000C7CAA" w:rsidTr="00587EFA">
        <w:trPr>
          <w:trHeight w:val="454"/>
          <w:jc w:val="center"/>
          <w:ins w:id="618" w:author="Derrick (ZTE)" w:date="2024-05-13T22:28:00Z"/>
        </w:trPr>
        <w:tc>
          <w:tcPr>
            <w:tcW w:w="970" w:type="dxa"/>
            <w:vMerge/>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spacing w:after="0"/>
              <w:rPr>
                <w:ins w:id="619" w:author="Derrick (ZTE)" w:date="2024-05-13T22:28:00Z"/>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20" w:author="Derrick (ZTE)" w:date="2024-05-13T22:28:00Z"/>
                <w:rFonts w:cs="Arial"/>
                <w:lang w:val="en-US"/>
              </w:rPr>
            </w:pPr>
            <w:ins w:id="621" w:author="Derrick (ZTE)" w:date="2024-05-13T22:28:00Z">
              <w:r>
                <w:rPr>
                  <w:rFonts w:cs="Arial"/>
                </w:rPr>
                <w:t>Config</w:t>
              </w:r>
              <w:r>
                <w:rPr>
                  <w:szCs w:val="18"/>
                </w:rPr>
                <w:t xml:space="preserve"> </w:t>
              </w:r>
              <w:r>
                <w:rPr>
                  <w:szCs w:val="18"/>
                  <w:lang w:val="en-US"/>
                </w:rPr>
                <w:t>3</w:t>
              </w:r>
            </w:ins>
          </w:p>
        </w:tc>
        <w:tc>
          <w:tcPr>
            <w:tcW w:w="1865" w:type="dxa"/>
            <w:tcBorders>
              <w:top w:val="single" w:sz="4" w:space="0" w:color="auto"/>
              <w:left w:val="single" w:sz="4" w:space="0" w:color="auto"/>
              <w:bottom w:val="single" w:sz="4" w:space="0" w:color="auto"/>
              <w:right w:val="single" w:sz="4" w:space="0" w:color="auto"/>
            </w:tcBorders>
          </w:tcPr>
          <w:p w:rsidR="000C7CAA" w:rsidRDefault="000C7CAA" w:rsidP="00587EFA">
            <w:pPr>
              <w:pStyle w:val="TAL"/>
              <w:spacing w:line="256" w:lineRule="auto"/>
              <w:rPr>
                <w:ins w:id="622" w:author="Derrick (ZTE)" w:date="2024-05-13T22:28:00Z"/>
                <w:rFonts w:cs="Arial"/>
              </w:rPr>
            </w:pPr>
          </w:p>
        </w:tc>
        <w:tc>
          <w:tcPr>
            <w:tcW w:w="1278" w:type="dxa"/>
            <w:vMerge/>
            <w:tcBorders>
              <w:top w:val="nil"/>
              <w:left w:val="single" w:sz="4" w:space="0" w:color="auto"/>
              <w:bottom w:val="single" w:sz="4" w:space="0" w:color="auto"/>
              <w:right w:val="single" w:sz="4" w:space="0" w:color="auto"/>
            </w:tcBorders>
            <w:vAlign w:val="center"/>
            <w:hideMark/>
          </w:tcPr>
          <w:p w:rsidR="000C7CAA" w:rsidRDefault="000C7CAA" w:rsidP="00587EFA">
            <w:pPr>
              <w:spacing w:after="0"/>
              <w:rPr>
                <w:ins w:id="623" w:author="Derrick (ZTE)" w:date="2024-05-13T22:28:00Z"/>
                <w:rFonts w:ascii="Arial" w:eastAsia="宋体" w:hAnsi="Arial"/>
                <w:sz w:val="18"/>
              </w:rPr>
            </w:pPr>
          </w:p>
        </w:tc>
        <w:tc>
          <w:tcPr>
            <w:tcW w:w="228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24" w:author="Derrick (ZTE)" w:date="2024-05-13T22:28:00Z"/>
                <w:rFonts w:eastAsia="宋体"/>
              </w:rPr>
            </w:pPr>
            <w:ins w:id="625" w:author="Derrick (ZTE)" w:date="2024-05-13T22:28:00Z">
              <w:r>
                <w:rPr>
                  <w:rFonts w:hint="eastAsia"/>
                  <w:lang w:eastAsia="zh-CN"/>
                </w:rPr>
                <w:t>-98</w:t>
              </w:r>
            </w:ins>
          </w:p>
        </w:tc>
        <w:tc>
          <w:tcPr>
            <w:tcW w:w="209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26" w:author="Derrick (ZTE)" w:date="2024-05-13T22:28:00Z"/>
                <w:rFonts w:eastAsia="宋体"/>
                <w:lang w:val="en-US"/>
              </w:rPr>
            </w:pPr>
            <w:ins w:id="627" w:author="Derrick (ZTE)" w:date="2024-05-13T22:28:00Z">
              <w:r>
                <w:rPr>
                  <w:rFonts w:hint="eastAsia"/>
                  <w:lang w:eastAsia="zh-CN"/>
                </w:rPr>
                <w:t>-98</w:t>
              </w:r>
            </w:ins>
          </w:p>
        </w:tc>
      </w:tr>
      <w:tr w:rsidR="000C7CAA" w:rsidTr="00587EFA">
        <w:trPr>
          <w:trHeight w:val="392"/>
          <w:jc w:val="center"/>
          <w:ins w:id="628" w:author="Derrick (ZTE)" w:date="2024-05-13T22:28:00Z"/>
        </w:trPr>
        <w:tc>
          <w:tcPr>
            <w:tcW w:w="970" w:type="dxa"/>
            <w:vMerge w:val="restart"/>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29" w:author="Derrick (ZTE)" w:date="2024-05-13T22:28:00Z"/>
                <w:rFonts w:eastAsia="Calibri" w:cs="Arial"/>
                <w:position w:val="-12"/>
                <w:szCs w:val="22"/>
              </w:rPr>
            </w:pPr>
            <w:ins w:id="630" w:author="Derrick (ZTE)" w:date="2024-05-13T22:28:00Z">
              <w:r>
                <w:rPr>
                  <w:rFonts w:eastAsia="Calibri" w:cs="Arial"/>
                  <w:position w:val="-12"/>
                  <w:szCs w:val="22"/>
                </w:rPr>
                <w:object w:dxaOrig="390" w:dyaOrig="320">
                  <v:shape id="_x0000_i1026" type="#_x0000_t75" style="width:19.3pt;height:15.85pt" o:ole="">
                    <v:imagedata r:id="rId13" o:title=""/>
                  </v:shape>
                  <o:OLEObject Type="Embed" ProgID="Equation.3" ShapeID="_x0000_i1026" DrawAspect="Content" ObjectID="_1777149074" r:id="rId15"/>
                </w:object>
              </w:r>
            </w:ins>
            <w:ins w:id="631" w:author="Derrick (ZTE)" w:date="2024-05-13T22:28:00Z">
              <w:r>
                <w:rPr>
                  <w:rFonts w:cs="Arial"/>
                  <w:vertAlign w:val="superscript"/>
                </w:rPr>
                <w:t>Note2</w:t>
              </w:r>
            </w:ins>
          </w:p>
        </w:tc>
        <w:tc>
          <w:tcPr>
            <w:tcW w:w="2978" w:type="dxa"/>
            <w:gridSpan w:val="2"/>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32" w:author="Derrick (ZTE)" w:date="2024-05-13T22:28:00Z"/>
                <w:rFonts w:cs="Arial"/>
              </w:rPr>
            </w:pPr>
            <w:ins w:id="633" w:author="Derrick (ZTE)" w:date="2024-05-13T22:28:00Z">
              <w:r>
                <w:rPr>
                  <w:rFonts w:cs="Arial"/>
                </w:rPr>
                <w:t>Config</w:t>
              </w:r>
              <w:r>
                <w:rPr>
                  <w:szCs w:val="18"/>
                </w:rPr>
                <w:t xml:space="preserve"> </w:t>
              </w:r>
              <w:r>
                <w:rPr>
                  <w:rFonts w:cs="Arial"/>
                </w:rPr>
                <w:t>1,2</w:t>
              </w:r>
            </w:ins>
          </w:p>
        </w:tc>
        <w:tc>
          <w:tcPr>
            <w:tcW w:w="1278" w:type="dxa"/>
            <w:vMerge w:val="restart"/>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634" w:author="Derrick (ZTE)" w:date="2024-05-13T22:28:00Z"/>
                <w:rFonts w:eastAsia="宋体"/>
              </w:rPr>
            </w:pPr>
            <w:ins w:id="635" w:author="Derrick (ZTE)" w:date="2024-05-13T22:28:00Z">
              <w:r>
                <w:rPr>
                  <w:rFonts w:eastAsia="宋体"/>
                </w:rPr>
                <w:t>dBm/SCS</w:t>
              </w:r>
            </w:ins>
          </w:p>
        </w:tc>
        <w:tc>
          <w:tcPr>
            <w:tcW w:w="228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36" w:author="Derrick (ZTE)" w:date="2024-05-13T22:28:00Z"/>
                <w:rFonts w:eastAsia="宋体"/>
              </w:rPr>
            </w:pPr>
            <w:ins w:id="637" w:author="Derrick (ZTE)" w:date="2024-05-13T22:28:00Z">
              <w:r>
                <w:rPr>
                  <w:rFonts w:hint="eastAsia"/>
                  <w:lang w:eastAsia="zh-CN"/>
                </w:rPr>
                <w:t>-98</w:t>
              </w:r>
            </w:ins>
          </w:p>
        </w:tc>
        <w:tc>
          <w:tcPr>
            <w:tcW w:w="209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38" w:author="Derrick (ZTE)" w:date="2024-05-13T22:28:00Z"/>
                <w:rFonts w:eastAsia="宋体"/>
                <w:lang w:val="en-US"/>
              </w:rPr>
            </w:pPr>
            <w:ins w:id="639" w:author="Derrick (ZTE)" w:date="2024-05-13T22:28:00Z">
              <w:r>
                <w:rPr>
                  <w:rFonts w:hint="eastAsia"/>
                  <w:lang w:eastAsia="zh-CN"/>
                </w:rPr>
                <w:t>-98</w:t>
              </w:r>
            </w:ins>
          </w:p>
        </w:tc>
      </w:tr>
      <w:tr w:rsidR="000C7CAA" w:rsidTr="00587EFA">
        <w:trPr>
          <w:trHeight w:val="454"/>
          <w:jc w:val="center"/>
          <w:ins w:id="640" w:author="Derrick (ZTE)" w:date="2024-05-13T22:28:00Z"/>
        </w:trPr>
        <w:tc>
          <w:tcPr>
            <w:tcW w:w="970" w:type="dxa"/>
            <w:vMerge/>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spacing w:after="0"/>
              <w:rPr>
                <w:ins w:id="641" w:author="Derrick (ZTE)" w:date="2024-05-13T22:28:00Z"/>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42" w:author="Derrick (ZTE)" w:date="2024-05-13T22:28:00Z"/>
                <w:rFonts w:cs="Arial"/>
              </w:rPr>
            </w:pPr>
            <w:ins w:id="643" w:author="Derrick (ZTE)" w:date="2024-05-13T22:28:00Z">
              <w:r>
                <w:rPr>
                  <w:rFonts w:cs="Arial"/>
                </w:rPr>
                <w:t>Config</w:t>
              </w:r>
              <w:r>
                <w:rPr>
                  <w:szCs w:val="18"/>
                </w:rPr>
                <w:t xml:space="preserve"> </w:t>
              </w:r>
              <w:r>
                <w:rPr>
                  <w:rFonts w:cs="Arial"/>
                </w:rPr>
                <w:t>3</w:t>
              </w:r>
            </w:ins>
          </w:p>
        </w:tc>
        <w:tc>
          <w:tcPr>
            <w:tcW w:w="1865" w:type="dxa"/>
            <w:tcBorders>
              <w:top w:val="single" w:sz="4" w:space="0" w:color="auto"/>
              <w:left w:val="single" w:sz="4" w:space="0" w:color="auto"/>
              <w:bottom w:val="single" w:sz="4" w:space="0" w:color="auto"/>
              <w:right w:val="single" w:sz="4" w:space="0" w:color="auto"/>
            </w:tcBorders>
          </w:tcPr>
          <w:p w:rsidR="000C7CAA" w:rsidRDefault="000C7CAA" w:rsidP="00587EFA">
            <w:pPr>
              <w:pStyle w:val="TAL"/>
              <w:spacing w:line="256" w:lineRule="auto"/>
              <w:rPr>
                <w:ins w:id="644" w:author="Derrick (ZTE)" w:date="2024-05-13T22:28:00Z"/>
                <w:rFonts w:cs="Arial"/>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spacing w:after="0"/>
              <w:rPr>
                <w:ins w:id="645" w:author="Derrick (ZTE)" w:date="2024-05-13T22:28:00Z"/>
                <w:rFonts w:ascii="Arial" w:eastAsia="宋体" w:hAnsi="Arial"/>
                <w:sz w:val="18"/>
              </w:rPr>
            </w:pPr>
          </w:p>
        </w:tc>
        <w:tc>
          <w:tcPr>
            <w:tcW w:w="228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46" w:author="Derrick (ZTE)" w:date="2024-05-13T22:28:00Z"/>
                <w:rFonts w:eastAsia="宋体"/>
              </w:rPr>
            </w:pPr>
            <w:ins w:id="647" w:author="Derrick (ZTE)" w:date="2024-05-13T22:28:00Z">
              <w:r>
                <w:rPr>
                  <w:rFonts w:hint="eastAsia"/>
                  <w:lang w:eastAsia="zh-CN"/>
                </w:rPr>
                <w:t>-95</w:t>
              </w:r>
            </w:ins>
          </w:p>
        </w:tc>
        <w:tc>
          <w:tcPr>
            <w:tcW w:w="209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48" w:author="Derrick (ZTE)" w:date="2024-05-13T22:28:00Z"/>
                <w:rFonts w:eastAsia="宋体"/>
                <w:lang w:val="en-US"/>
              </w:rPr>
            </w:pPr>
            <w:ins w:id="649" w:author="Derrick (ZTE)" w:date="2024-05-13T22:28:00Z">
              <w:r>
                <w:rPr>
                  <w:rFonts w:hint="eastAsia"/>
                  <w:lang w:eastAsia="zh-CN"/>
                </w:rPr>
                <w:t>-95</w:t>
              </w:r>
            </w:ins>
          </w:p>
        </w:tc>
      </w:tr>
      <w:tr w:rsidR="000C7CAA" w:rsidTr="00587EFA">
        <w:trPr>
          <w:trHeight w:val="341"/>
          <w:jc w:val="center"/>
          <w:ins w:id="650"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tcPr>
          <w:p w:rsidR="000C7CAA" w:rsidRDefault="000C7CAA" w:rsidP="00587EFA">
            <w:pPr>
              <w:pStyle w:val="TAL"/>
              <w:spacing w:line="256" w:lineRule="auto"/>
              <w:rPr>
                <w:ins w:id="651" w:author="Derrick (ZTE)" w:date="2024-05-13T22:28:00Z"/>
                <w:rFonts w:cs="Arial"/>
              </w:rPr>
            </w:pPr>
            <w:ins w:id="652" w:author="Derrick (ZTE)" w:date="2024-05-13T22:28:00Z">
              <w:r>
                <w:rPr>
                  <w:rFonts w:eastAsia="Calibri" w:cs="Arial"/>
                  <w:i/>
                  <w:position w:val="-12"/>
                  <w:szCs w:val="22"/>
                </w:rPr>
                <w:object w:dxaOrig="390" w:dyaOrig="390">
                  <v:shape id="_x0000_i1027" type="#_x0000_t75" style="width:19.3pt;height:19.3pt" o:ole="">
                    <v:imagedata r:id="rId16" o:title=""/>
                  </v:shape>
                  <o:OLEObject Type="Embed" ProgID="Equation.3" ShapeID="_x0000_i1027" DrawAspect="Content" ObjectID="_1777149075" r:id="rId17"/>
                </w:object>
              </w:r>
            </w:ins>
          </w:p>
        </w:tc>
        <w:tc>
          <w:tcPr>
            <w:tcW w:w="1278"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653" w:author="Derrick (ZTE)" w:date="2024-05-13T22:28:00Z"/>
                <w:rFonts w:eastAsia="宋体"/>
                <w:lang w:val="en-US"/>
              </w:rPr>
            </w:pPr>
            <w:ins w:id="654" w:author="Derrick (ZTE)" w:date="2024-05-13T22:28:00Z">
              <w:r>
                <w:rPr>
                  <w:rFonts w:eastAsia="宋体"/>
                  <w:lang w:val="en-US"/>
                </w:rPr>
                <w:t>dB</w:t>
              </w:r>
            </w:ins>
          </w:p>
        </w:tc>
        <w:tc>
          <w:tcPr>
            <w:tcW w:w="1160" w:type="dxa"/>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55" w:author="Derrick (ZTE)" w:date="2024-05-13T22:28:00Z"/>
                <w:rFonts w:eastAsia="宋体"/>
                <w:lang w:val="en-US"/>
              </w:rPr>
            </w:pPr>
            <w:ins w:id="656" w:author="Derrick (ZTE)" w:date="2024-05-13T22:28:00Z">
              <w:r w:rsidRPr="00E50133">
                <w:rPr>
                  <w:lang w:val="en-US"/>
                </w:rPr>
                <w:t>-2.41</w:t>
              </w:r>
            </w:ins>
          </w:p>
        </w:tc>
        <w:tc>
          <w:tcPr>
            <w:tcW w:w="1122" w:type="dxa"/>
            <w:gridSpan w:val="2"/>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57" w:author="Derrick (ZTE)" w:date="2024-05-13T22:28:00Z"/>
                <w:rFonts w:eastAsia="宋体"/>
                <w:lang w:val="en-US"/>
              </w:rPr>
            </w:pPr>
            <w:ins w:id="658" w:author="Derrick (ZTE)" w:date="2024-05-13T22:28:00Z">
              <w:r w:rsidRPr="00E50133">
                <w:rPr>
                  <w:lang w:val="en-US"/>
                </w:rPr>
                <w:t>-12.12</w:t>
              </w:r>
            </w:ins>
          </w:p>
        </w:tc>
        <w:tc>
          <w:tcPr>
            <w:tcW w:w="1049" w:type="dxa"/>
            <w:gridSpan w:val="2"/>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59" w:author="Derrick (ZTE)" w:date="2024-05-13T22:28:00Z"/>
                <w:rFonts w:eastAsia="宋体"/>
                <w:lang w:val="en-US"/>
              </w:rPr>
            </w:pPr>
            <w:ins w:id="660" w:author="Derrick (ZTE)" w:date="2024-05-13T22:28:00Z">
              <w:r w:rsidRPr="00E50133">
                <w:rPr>
                  <w:lang w:val="en-US"/>
                </w:rPr>
                <w:t>-2.41</w:t>
              </w:r>
            </w:ins>
          </w:p>
        </w:tc>
        <w:tc>
          <w:tcPr>
            <w:tcW w:w="1043" w:type="dxa"/>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61" w:author="Derrick (ZTE)" w:date="2024-05-13T22:28:00Z"/>
                <w:rFonts w:eastAsia="宋体"/>
                <w:lang w:val="en-US"/>
              </w:rPr>
            </w:pPr>
            <w:ins w:id="662" w:author="Derrick (ZTE)" w:date="2024-05-13T22:28:00Z">
              <w:r w:rsidRPr="00E50133">
                <w:rPr>
                  <w:lang w:val="en-US"/>
                </w:rPr>
                <w:t>-12.12</w:t>
              </w:r>
            </w:ins>
          </w:p>
        </w:tc>
      </w:tr>
      <w:tr w:rsidR="000C7CAA" w:rsidTr="00587EFA">
        <w:trPr>
          <w:trHeight w:val="369"/>
          <w:jc w:val="center"/>
          <w:ins w:id="663"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tcPr>
          <w:p w:rsidR="000C7CAA" w:rsidRDefault="000C7CAA" w:rsidP="00587EFA">
            <w:pPr>
              <w:pStyle w:val="TAL"/>
              <w:spacing w:line="256" w:lineRule="auto"/>
              <w:rPr>
                <w:ins w:id="664" w:author="Derrick (ZTE)" w:date="2024-05-13T22:28:00Z"/>
                <w:rFonts w:cs="Arial"/>
              </w:rPr>
            </w:pPr>
            <w:ins w:id="665" w:author="Derrick (ZTE)" w:date="2024-05-13T22:28:00Z">
              <w:r>
                <w:rPr>
                  <w:rFonts w:eastAsia="Calibri" w:cs="Arial"/>
                  <w:position w:val="-12"/>
                  <w:szCs w:val="22"/>
                </w:rPr>
                <w:object w:dxaOrig="620" w:dyaOrig="390">
                  <v:shape id="_x0000_i1028" type="#_x0000_t75" style="width:30.85pt;height:19.3pt" o:ole="">
                    <v:imagedata r:id="rId18" o:title=""/>
                  </v:shape>
                  <o:OLEObject Type="Embed" ProgID="Equation.3" ShapeID="_x0000_i1028" DrawAspect="Content" ObjectID="_1777149076" r:id="rId19"/>
                </w:object>
              </w:r>
            </w:ins>
          </w:p>
        </w:tc>
        <w:tc>
          <w:tcPr>
            <w:tcW w:w="1278"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666" w:author="Derrick (ZTE)" w:date="2024-05-13T22:28:00Z"/>
                <w:rFonts w:eastAsia="宋体"/>
                <w:lang w:val="en-US"/>
              </w:rPr>
            </w:pPr>
            <w:ins w:id="667" w:author="Derrick (ZTE)" w:date="2024-05-13T22:28:00Z">
              <w:r>
                <w:rPr>
                  <w:rFonts w:eastAsia="宋体"/>
                  <w:lang w:val="en-US"/>
                </w:rPr>
                <w:t>dB</w:t>
              </w:r>
            </w:ins>
          </w:p>
        </w:tc>
        <w:tc>
          <w:tcPr>
            <w:tcW w:w="1160" w:type="dxa"/>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68" w:author="Derrick (ZTE)" w:date="2024-05-13T22:28:00Z"/>
                <w:rFonts w:eastAsia="宋体"/>
                <w:lang w:val="en-US"/>
              </w:rPr>
            </w:pPr>
            <w:ins w:id="669" w:author="Derrick (ZTE)" w:date="2024-05-13T22:28:00Z">
              <w:r>
                <w:rPr>
                  <w:rFonts w:hint="eastAsia"/>
                  <w:lang w:val="en-US" w:eastAsia="zh-CN"/>
                </w:rPr>
                <w:t>-2</w:t>
              </w:r>
            </w:ins>
          </w:p>
        </w:tc>
        <w:tc>
          <w:tcPr>
            <w:tcW w:w="1122" w:type="dxa"/>
            <w:gridSpan w:val="2"/>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70" w:author="Derrick (ZTE)" w:date="2024-05-13T22:28:00Z"/>
                <w:rFonts w:eastAsia="宋体"/>
                <w:lang w:val="en-US"/>
              </w:rPr>
            </w:pPr>
            <w:ins w:id="671" w:author="Derrick (ZTE)" w:date="2024-05-13T22:28:00Z">
              <w:r>
                <w:rPr>
                  <w:rFonts w:hint="eastAsia"/>
                  <w:lang w:val="en-US" w:eastAsia="zh-CN"/>
                </w:rPr>
                <w:t>-10</w:t>
              </w:r>
            </w:ins>
          </w:p>
        </w:tc>
        <w:tc>
          <w:tcPr>
            <w:tcW w:w="1049" w:type="dxa"/>
            <w:gridSpan w:val="2"/>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72" w:author="Derrick (ZTE)" w:date="2024-05-13T22:28:00Z"/>
                <w:rFonts w:eastAsia="宋体"/>
                <w:lang w:val="en-US"/>
              </w:rPr>
            </w:pPr>
            <w:ins w:id="673" w:author="Derrick (ZTE)" w:date="2024-05-13T22:28:00Z">
              <w:r>
                <w:rPr>
                  <w:rFonts w:hint="eastAsia"/>
                  <w:lang w:val="en-US" w:eastAsia="zh-CN"/>
                </w:rPr>
                <w:t>-2</w:t>
              </w:r>
            </w:ins>
          </w:p>
        </w:tc>
        <w:tc>
          <w:tcPr>
            <w:tcW w:w="1043" w:type="dxa"/>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74" w:author="Derrick (ZTE)" w:date="2024-05-13T22:28:00Z"/>
                <w:rFonts w:eastAsia="宋体"/>
                <w:lang w:val="en-US"/>
              </w:rPr>
            </w:pPr>
            <w:ins w:id="675" w:author="Derrick (ZTE)" w:date="2024-05-13T22:28:00Z">
              <w:r>
                <w:rPr>
                  <w:rFonts w:hint="eastAsia"/>
                  <w:lang w:val="en-US" w:eastAsia="zh-CN"/>
                </w:rPr>
                <w:t>-10</w:t>
              </w:r>
            </w:ins>
          </w:p>
        </w:tc>
      </w:tr>
      <w:tr w:rsidR="000C7CAA" w:rsidTr="00587EFA">
        <w:trPr>
          <w:trHeight w:val="390"/>
          <w:jc w:val="center"/>
          <w:ins w:id="676" w:author="Derrick (ZTE)" w:date="2024-05-13T22:28:00Z"/>
        </w:trPr>
        <w:tc>
          <w:tcPr>
            <w:tcW w:w="970"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77" w:author="Derrick (ZTE)" w:date="2024-05-13T22:28:00Z"/>
                <w:rFonts w:eastAsia="Calibri" w:cs="Arial"/>
                <w:position w:val="-12"/>
                <w:szCs w:val="22"/>
              </w:rPr>
            </w:pPr>
            <w:ins w:id="678" w:author="Derrick (ZTE)" w:date="2024-05-13T22:28:00Z">
              <w:r>
                <w:rPr>
                  <w:rFonts w:cs="Arial"/>
                </w:rPr>
                <w:t>PRS-RSRP</w:t>
              </w:r>
              <w:r>
                <w:rPr>
                  <w:rFonts w:cs="Arial"/>
                  <w:lang w:val="en-US"/>
                </w:rPr>
                <w:t xml:space="preserve"> </w:t>
              </w:r>
              <w:r>
                <w:rPr>
                  <w:rFonts w:cs="Arial"/>
                  <w:vertAlign w:val="superscript"/>
                </w:rPr>
                <w:t>Note3</w:t>
              </w:r>
            </w:ins>
          </w:p>
        </w:tc>
        <w:tc>
          <w:tcPr>
            <w:tcW w:w="1113"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79" w:author="Derrick (ZTE)" w:date="2024-05-13T22:28:00Z"/>
                <w:rFonts w:cs="Arial"/>
                <w:lang w:val="en-US"/>
              </w:rPr>
            </w:pPr>
            <w:ins w:id="680" w:author="Derrick (ZTE)" w:date="2024-05-13T22:28:00Z">
              <w:r>
                <w:rPr>
                  <w:rFonts w:cs="Arial"/>
                  <w:lang w:val="en-US"/>
                </w:rPr>
                <w:t>Config 1, 2</w:t>
              </w:r>
            </w:ins>
          </w:p>
        </w:tc>
        <w:tc>
          <w:tcPr>
            <w:tcW w:w="1865" w:type="dxa"/>
            <w:tcBorders>
              <w:top w:val="single" w:sz="4" w:space="0" w:color="auto"/>
              <w:left w:val="single" w:sz="4" w:space="0" w:color="auto"/>
              <w:bottom w:val="single" w:sz="4" w:space="0" w:color="auto"/>
              <w:right w:val="single" w:sz="4" w:space="0" w:color="auto"/>
            </w:tcBorders>
          </w:tcPr>
          <w:p w:rsidR="000C7CAA" w:rsidRDefault="000C7CAA" w:rsidP="00587EFA">
            <w:pPr>
              <w:pStyle w:val="TAL"/>
              <w:spacing w:line="256" w:lineRule="auto"/>
              <w:rPr>
                <w:ins w:id="681" w:author="Derrick (ZTE)" w:date="2024-05-13T22:28:00Z"/>
                <w:rFonts w:cs="Arial"/>
              </w:rPr>
            </w:pPr>
          </w:p>
        </w:tc>
        <w:tc>
          <w:tcPr>
            <w:tcW w:w="1278"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682" w:author="Derrick (ZTE)" w:date="2024-05-13T22:28:00Z"/>
                <w:rFonts w:eastAsia="宋体"/>
                <w:lang w:val="en-US"/>
              </w:rPr>
            </w:pPr>
            <w:ins w:id="683" w:author="Derrick (ZTE)" w:date="2024-05-13T22:28:00Z">
              <w:r>
                <w:rPr>
                  <w:rFonts w:eastAsia="宋体"/>
                  <w:lang w:val="en-US"/>
                </w:rPr>
                <w:t>dBm/SCS</w:t>
              </w:r>
            </w:ins>
          </w:p>
        </w:tc>
        <w:tc>
          <w:tcPr>
            <w:tcW w:w="1228" w:type="dxa"/>
            <w:gridSpan w:val="2"/>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84" w:author="Derrick (ZTE)" w:date="2024-05-13T22:28:00Z"/>
                <w:rFonts w:eastAsia="宋体"/>
                <w:lang w:val="en-US"/>
              </w:rPr>
            </w:pPr>
            <w:ins w:id="685" w:author="Derrick (ZTE)" w:date="2024-05-13T22:28:00Z">
              <w:r>
                <w:rPr>
                  <w:lang w:val="en-US"/>
                </w:rPr>
                <w:t>-100</w:t>
              </w:r>
            </w:ins>
          </w:p>
        </w:tc>
        <w:tc>
          <w:tcPr>
            <w:tcW w:w="1054" w:type="dxa"/>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86" w:author="Derrick (ZTE)" w:date="2024-05-13T22:28:00Z"/>
                <w:rFonts w:eastAsia="宋体"/>
                <w:lang w:val="en-US"/>
              </w:rPr>
            </w:pPr>
            <w:ins w:id="687" w:author="Derrick (ZTE)" w:date="2024-05-13T22:28:00Z">
              <w:r w:rsidRPr="00E50133">
                <w:rPr>
                  <w:lang w:val="en-US"/>
                </w:rPr>
                <w:t>-108</w:t>
              </w:r>
            </w:ins>
          </w:p>
        </w:tc>
        <w:tc>
          <w:tcPr>
            <w:tcW w:w="1049" w:type="dxa"/>
            <w:gridSpan w:val="2"/>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88" w:author="Derrick (ZTE)" w:date="2024-05-13T22:28:00Z"/>
                <w:rFonts w:eastAsia="宋体"/>
                <w:lang w:val="en-US"/>
              </w:rPr>
            </w:pPr>
            <w:ins w:id="689" w:author="Derrick (ZTE)" w:date="2024-05-13T22:28:00Z">
              <w:r>
                <w:rPr>
                  <w:lang w:val="en-US"/>
                </w:rPr>
                <w:t>-100</w:t>
              </w:r>
            </w:ins>
          </w:p>
        </w:tc>
        <w:tc>
          <w:tcPr>
            <w:tcW w:w="1043" w:type="dxa"/>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90" w:author="Derrick (ZTE)" w:date="2024-05-13T22:28:00Z"/>
                <w:rFonts w:eastAsia="宋体"/>
                <w:lang w:val="en-US"/>
              </w:rPr>
            </w:pPr>
            <w:ins w:id="691" w:author="Derrick (ZTE)" w:date="2024-05-13T22:28:00Z">
              <w:r w:rsidRPr="00E50133">
                <w:rPr>
                  <w:lang w:val="en-US"/>
                </w:rPr>
                <w:t>-108</w:t>
              </w:r>
            </w:ins>
          </w:p>
        </w:tc>
      </w:tr>
      <w:tr w:rsidR="000C7CAA" w:rsidTr="00587EFA">
        <w:trPr>
          <w:trHeight w:val="390"/>
          <w:jc w:val="center"/>
          <w:ins w:id="692" w:author="Derrick (ZTE)" w:date="2024-05-13T22:28:00Z"/>
        </w:trPr>
        <w:tc>
          <w:tcPr>
            <w:tcW w:w="970" w:type="dxa"/>
            <w:tcBorders>
              <w:top w:val="single" w:sz="4" w:space="0" w:color="auto"/>
              <w:left w:val="single" w:sz="4" w:space="0" w:color="auto"/>
              <w:bottom w:val="single" w:sz="4" w:space="0" w:color="auto"/>
              <w:right w:val="single" w:sz="4" w:space="0" w:color="auto"/>
            </w:tcBorders>
          </w:tcPr>
          <w:p w:rsidR="000C7CAA" w:rsidRDefault="000C7CAA" w:rsidP="00587EFA">
            <w:pPr>
              <w:pStyle w:val="TAL"/>
              <w:spacing w:line="256" w:lineRule="auto"/>
              <w:rPr>
                <w:ins w:id="693" w:author="Derrick (ZTE)" w:date="2024-05-13T22:28:00Z"/>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694" w:author="Derrick (ZTE)" w:date="2024-05-13T22:28:00Z"/>
                <w:rFonts w:cs="Arial"/>
                <w:position w:val="-12"/>
                <w:szCs w:val="22"/>
                <w:lang w:val="en-US"/>
              </w:rPr>
            </w:pPr>
            <w:ins w:id="695" w:author="Derrick (ZTE)" w:date="2024-05-13T22:28:00Z">
              <w:r>
                <w:rPr>
                  <w:rFonts w:cs="Arial"/>
                  <w:position w:val="-12"/>
                  <w:szCs w:val="22"/>
                  <w:lang w:val="en-US"/>
                </w:rPr>
                <w:t>Config 3</w:t>
              </w:r>
            </w:ins>
          </w:p>
        </w:tc>
        <w:tc>
          <w:tcPr>
            <w:tcW w:w="1865" w:type="dxa"/>
            <w:tcBorders>
              <w:top w:val="single" w:sz="4" w:space="0" w:color="auto"/>
              <w:left w:val="single" w:sz="4" w:space="0" w:color="auto"/>
              <w:bottom w:val="single" w:sz="4" w:space="0" w:color="auto"/>
              <w:right w:val="single" w:sz="4" w:space="0" w:color="auto"/>
            </w:tcBorders>
          </w:tcPr>
          <w:p w:rsidR="000C7CAA" w:rsidRDefault="000C7CAA" w:rsidP="00587EFA">
            <w:pPr>
              <w:pStyle w:val="TAL"/>
              <w:spacing w:line="256" w:lineRule="auto"/>
              <w:rPr>
                <w:ins w:id="696" w:author="Derrick (ZTE)" w:date="2024-05-13T22:28:00Z"/>
                <w:rFonts w:eastAsia="Calibri" w:cs="Arial"/>
                <w:position w:val="-12"/>
                <w:szCs w:val="22"/>
              </w:rPr>
            </w:pPr>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697" w:author="Derrick (ZTE)" w:date="2024-05-13T22:28:00Z"/>
                <w:rFonts w:eastAsia="宋体"/>
                <w:lang w:val="en-US"/>
              </w:rPr>
            </w:pPr>
          </w:p>
        </w:tc>
        <w:tc>
          <w:tcPr>
            <w:tcW w:w="1228" w:type="dxa"/>
            <w:gridSpan w:val="2"/>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698" w:author="Derrick (ZTE)" w:date="2024-05-13T22:28:00Z"/>
                <w:rFonts w:eastAsia="宋体"/>
                <w:lang w:val="en-US"/>
              </w:rPr>
            </w:pPr>
            <w:ins w:id="699" w:author="Derrick (ZTE)" w:date="2024-05-13T22:28:00Z">
              <w:r w:rsidRPr="00E50133">
                <w:t>-97</w:t>
              </w:r>
            </w:ins>
          </w:p>
        </w:tc>
        <w:tc>
          <w:tcPr>
            <w:tcW w:w="1054" w:type="dxa"/>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700" w:author="Derrick (ZTE)" w:date="2024-05-13T22:28:00Z"/>
                <w:rFonts w:eastAsia="宋体"/>
                <w:lang w:val="en-US"/>
              </w:rPr>
            </w:pPr>
            <w:ins w:id="701" w:author="Derrick (ZTE)" w:date="2024-05-13T22:28:00Z">
              <w:r w:rsidRPr="00E50133">
                <w:t>-105</w:t>
              </w:r>
            </w:ins>
          </w:p>
        </w:tc>
        <w:tc>
          <w:tcPr>
            <w:tcW w:w="1049" w:type="dxa"/>
            <w:gridSpan w:val="2"/>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702" w:author="Derrick (ZTE)" w:date="2024-05-13T22:28:00Z"/>
                <w:rFonts w:eastAsia="宋体"/>
                <w:lang w:val="en-US"/>
              </w:rPr>
            </w:pPr>
            <w:ins w:id="703" w:author="Derrick (ZTE)" w:date="2024-05-13T22:28:00Z">
              <w:r w:rsidRPr="00E50133">
                <w:t>-97</w:t>
              </w:r>
            </w:ins>
          </w:p>
        </w:tc>
        <w:tc>
          <w:tcPr>
            <w:tcW w:w="1043" w:type="dxa"/>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704" w:author="Derrick (ZTE)" w:date="2024-05-13T22:28:00Z"/>
                <w:rFonts w:eastAsia="宋体"/>
                <w:lang w:val="en-US"/>
              </w:rPr>
            </w:pPr>
            <w:ins w:id="705" w:author="Derrick (ZTE)" w:date="2024-05-13T22:28:00Z">
              <w:r w:rsidRPr="00E50133">
                <w:t>-105</w:t>
              </w:r>
            </w:ins>
          </w:p>
        </w:tc>
      </w:tr>
      <w:tr w:rsidR="000C7CAA" w:rsidTr="00587EFA">
        <w:trPr>
          <w:trHeight w:val="390"/>
          <w:jc w:val="center"/>
          <w:ins w:id="706" w:author="Derrick (ZTE)" w:date="2024-05-13T22:28:00Z"/>
        </w:trPr>
        <w:tc>
          <w:tcPr>
            <w:tcW w:w="970" w:type="dxa"/>
            <w:vMerge w:val="restart"/>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707" w:author="Derrick (ZTE)" w:date="2024-05-13T22:28:00Z"/>
                <w:rFonts w:eastAsia="Calibri" w:cs="Arial"/>
                <w:position w:val="-12"/>
                <w:szCs w:val="22"/>
              </w:rPr>
            </w:pPr>
            <w:ins w:id="708" w:author="Derrick (ZTE)" w:date="2024-05-13T22:28:00Z">
              <w:r>
                <w:rPr>
                  <w:rFonts w:cs="Arial"/>
                </w:rPr>
                <w:t>Io</w:t>
              </w:r>
              <w:r>
                <w:rPr>
                  <w:rFonts w:cs="Arial"/>
                  <w:vertAlign w:val="superscript"/>
                </w:rPr>
                <w:t>Note3</w:t>
              </w:r>
            </w:ins>
          </w:p>
        </w:tc>
        <w:tc>
          <w:tcPr>
            <w:tcW w:w="1113"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709" w:author="Derrick (ZTE)" w:date="2024-05-13T22:28:00Z"/>
                <w:rFonts w:eastAsia="Calibri" w:cs="Arial"/>
                <w:position w:val="-12"/>
                <w:szCs w:val="22"/>
              </w:rPr>
            </w:pPr>
            <w:ins w:id="710" w:author="Derrick (ZTE)" w:date="2024-05-13T22:28:00Z">
              <w:r>
                <w:rPr>
                  <w:rFonts w:cs="Arial"/>
                </w:rPr>
                <w:t>Config</w:t>
              </w:r>
              <w:r>
                <w:rPr>
                  <w:szCs w:val="18"/>
                </w:rPr>
                <w:t xml:space="preserve"> </w:t>
              </w:r>
              <w:r>
                <w:rPr>
                  <w:rFonts w:cs="Arial"/>
                </w:rPr>
                <w:t>1,2</w:t>
              </w:r>
            </w:ins>
          </w:p>
        </w:tc>
        <w:tc>
          <w:tcPr>
            <w:tcW w:w="1865" w:type="dxa"/>
            <w:tcBorders>
              <w:top w:val="single" w:sz="4" w:space="0" w:color="auto"/>
              <w:left w:val="single" w:sz="4" w:space="0" w:color="auto"/>
              <w:bottom w:val="single" w:sz="4" w:space="0" w:color="auto"/>
              <w:right w:val="single" w:sz="4" w:space="0" w:color="auto"/>
            </w:tcBorders>
          </w:tcPr>
          <w:p w:rsidR="000C7CAA" w:rsidRDefault="000C7CAA" w:rsidP="00587EFA">
            <w:pPr>
              <w:pStyle w:val="TAL"/>
              <w:spacing w:line="256" w:lineRule="auto"/>
              <w:rPr>
                <w:ins w:id="711" w:author="Derrick (ZTE)" w:date="2024-05-13T22:28:00Z"/>
                <w:rFonts w:eastAsia="Calibri" w:cs="Arial"/>
                <w:position w:val="-12"/>
                <w:szCs w:val="22"/>
              </w:rPr>
            </w:pPr>
          </w:p>
        </w:tc>
        <w:tc>
          <w:tcPr>
            <w:tcW w:w="1278"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712" w:author="Derrick (ZTE)" w:date="2024-05-13T22:28:00Z"/>
                <w:rFonts w:eastAsia="宋体"/>
                <w:lang w:val="en-US"/>
              </w:rPr>
            </w:pPr>
            <w:ins w:id="713" w:author="Derrick (ZTE)" w:date="2024-05-13T22:28:00Z">
              <w:r>
                <w:rPr>
                  <w:rFonts w:eastAsia="宋体"/>
                  <w:lang w:val="en-US"/>
                </w:rPr>
                <w:t>dBm/19.08MHz</w:t>
              </w:r>
            </w:ins>
          </w:p>
        </w:tc>
        <w:tc>
          <w:tcPr>
            <w:tcW w:w="228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714" w:author="Derrick (ZTE)" w:date="2024-05-13T22:28:00Z"/>
                <w:rFonts w:eastAsia="宋体"/>
                <w:lang w:val="en-US"/>
              </w:rPr>
            </w:pPr>
            <w:ins w:id="715" w:author="Derrick (ZTE)" w:date="2024-05-13T22:28:00Z">
              <w:r w:rsidRPr="00E50133">
                <w:rPr>
                  <w:lang w:val="en-US"/>
                </w:rPr>
                <w:t>-64.57</w:t>
              </w:r>
            </w:ins>
          </w:p>
        </w:tc>
        <w:tc>
          <w:tcPr>
            <w:tcW w:w="209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716" w:author="Derrick (ZTE)" w:date="2024-05-13T22:28:00Z"/>
                <w:rFonts w:eastAsia="宋体"/>
                <w:lang w:val="en-US"/>
              </w:rPr>
            </w:pPr>
            <w:ins w:id="717" w:author="Derrick (ZTE)" w:date="2024-05-13T22:28:00Z">
              <w:r w:rsidRPr="00E50133">
                <w:rPr>
                  <w:lang w:val="en-US"/>
                </w:rPr>
                <w:t>-64.57</w:t>
              </w:r>
            </w:ins>
          </w:p>
        </w:tc>
      </w:tr>
      <w:tr w:rsidR="000C7CAA" w:rsidTr="00587EFA">
        <w:trPr>
          <w:trHeight w:val="390"/>
          <w:jc w:val="center"/>
          <w:ins w:id="718" w:author="Derrick (ZTE)" w:date="2024-05-13T22:28:00Z"/>
        </w:trPr>
        <w:tc>
          <w:tcPr>
            <w:tcW w:w="970" w:type="dxa"/>
            <w:vMerge/>
            <w:tcBorders>
              <w:top w:val="single" w:sz="4" w:space="0" w:color="auto"/>
              <w:left w:val="single" w:sz="4" w:space="0" w:color="auto"/>
              <w:bottom w:val="single" w:sz="4" w:space="0" w:color="auto"/>
              <w:right w:val="single" w:sz="4" w:space="0" w:color="auto"/>
            </w:tcBorders>
            <w:vAlign w:val="center"/>
            <w:hideMark/>
          </w:tcPr>
          <w:p w:rsidR="000C7CAA" w:rsidRDefault="000C7CAA" w:rsidP="00587EFA">
            <w:pPr>
              <w:spacing w:after="0"/>
              <w:rPr>
                <w:ins w:id="719" w:author="Derrick (ZTE)" w:date="2024-05-13T22:28:00Z"/>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720" w:author="Derrick (ZTE)" w:date="2024-05-13T22:28:00Z"/>
                <w:rFonts w:cs="Arial"/>
                <w:position w:val="-12"/>
                <w:szCs w:val="22"/>
                <w:lang w:val="en-US"/>
              </w:rPr>
            </w:pPr>
            <w:ins w:id="721" w:author="Derrick (ZTE)" w:date="2024-05-13T22:28:00Z">
              <w:r>
                <w:rPr>
                  <w:rFonts w:cs="Arial"/>
                </w:rPr>
                <w:t>Config</w:t>
              </w:r>
              <w:r>
                <w:rPr>
                  <w:szCs w:val="18"/>
                </w:rPr>
                <w:t xml:space="preserve"> </w:t>
              </w:r>
              <w:r>
                <w:rPr>
                  <w:szCs w:val="18"/>
                  <w:lang w:val="en-US"/>
                </w:rPr>
                <w:t>3</w:t>
              </w:r>
            </w:ins>
          </w:p>
        </w:tc>
        <w:tc>
          <w:tcPr>
            <w:tcW w:w="1865" w:type="dxa"/>
            <w:tcBorders>
              <w:top w:val="single" w:sz="4" w:space="0" w:color="auto"/>
              <w:left w:val="single" w:sz="4" w:space="0" w:color="auto"/>
              <w:bottom w:val="single" w:sz="4" w:space="0" w:color="auto"/>
              <w:right w:val="single" w:sz="4" w:space="0" w:color="auto"/>
            </w:tcBorders>
          </w:tcPr>
          <w:p w:rsidR="000C7CAA" w:rsidRDefault="000C7CAA" w:rsidP="00587EFA">
            <w:pPr>
              <w:pStyle w:val="TAL"/>
              <w:spacing w:line="256" w:lineRule="auto"/>
              <w:rPr>
                <w:ins w:id="722" w:author="Derrick (ZTE)" w:date="2024-05-13T22:28:00Z"/>
                <w:rFonts w:eastAsia="Calibri" w:cs="Arial"/>
                <w:position w:val="-12"/>
                <w:szCs w:val="22"/>
              </w:rPr>
            </w:pPr>
          </w:p>
        </w:tc>
        <w:tc>
          <w:tcPr>
            <w:tcW w:w="1278" w:type="dxa"/>
            <w:tcBorders>
              <w:top w:val="single" w:sz="4" w:space="0" w:color="auto"/>
              <w:left w:val="single" w:sz="4" w:space="0" w:color="auto"/>
              <w:bottom w:val="single" w:sz="4" w:space="0" w:color="auto"/>
              <w:right w:val="single" w:sz="4" w:space="0" w:color="auto"/>
            </w:tcBorders>
            <w:hideMark/>
          </w:tcPr>
          <w:p w:rsidR="000C7CAA" w:rsidRDefault="000C7CAA" w:rsidP="00587EFA">
            <w:pPr>
              <w:pStyle w:val="TAC"/>
              <w:spacing w:line="256" w:lineRule="auto"/>
              <w:rPr>
                <w:ins w:id="723" w:author="Derrick (ZTE)" w:date="2024-05-13T22:28:00Z"/>
                <w:rFonts w:eastAsia="宋体"/>
                <w:lang w:val="en-US"/>
              </w:rPr>
            </w:pPr>
            <w:ins w:id="724" w:author="Derrick (ZTE)" w:date="2024-05-13T22:28:00Z">
              <w:r>
                <w:rPr>
                  <w:rFonts w:eastAsia="宋体"/>
                  <w:lang w:val="en-US"/>
                </w:rPr>
                <w:t>dBm/47.88MHz</w:t>
              </w:r>
            </w:ins>
          </w:p>
        </w:tc>
        <w:tc>
          <w:tcPr>
            <w:tcW w:w="228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725" w:author="Derrick (ZTE)" w:date="2024-05-13T22:28:00Z"/>
                <w:rFonts w:eastAsia="宋体"/>
                <w:lang w:val="en-US"/>
              </w:rPr>
            </w:pPr>
            <w:ins w:id="726" w:author="Derrick (ZTE)" w:date="2024-05-13T22:28:00Z">
              <w:r w:rsidRPr="00E50133">
                <w:t>-60.59</w:t>
              </w:r>
            </w:ins>
          </w:p>
        </w:tc>
        <w:tc>
          <w:tcPr>
            <w:tcW w:w="2092" w:type="dxa"/>
            <w:gridSpan w:val="3"/>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727" w:author="Derrick (ZTE)" w:date="2024-05-13T22:28:00Z"/>
                <w:rFonts w:eastAsia="宋体"/>
                <w:lang w:val="en-US"/>
              </w:rPr>
            </w:pPr>
            <w:ins w:id="728" w:author="Derrick (ZTE)" w:date="2024-05-13T22:28:00Z">
              <w:r w:rsidRPr="00E50133">
                <w:t>-60.59</w:t>
              </w:r>
            </w:ins>
          </w:p>
        </w:tc>
      </w:tr>
      <w:tr w:rsidR="000C7CAA" w:rsidTr="00587EFA">
        <w:trPr>
          <w:trHeight w:val="390"/>
          <w:jc w:val="center"/>
          <w:ins w:id="729"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730" w:author="Derrick (ZTE)" w:date="2024-05-13T22:28:00Z"/>
                <w:rFonts w:eastAsia="Calibri" w:cs="Arial"/>
                <w:position w:val="-12"/>
                <w:szCs w:val="22"/>
              </w:rPr>
            </w:pPr>
            <w:ins w:id="731" w:author="Derrick (ZTE)" w:date="2024-05-13T22:28:00Z">
              <w:r>
                <w:rPr>
                  <w:rFonts w:cs="Arial"/>
                </w:rPr>
                <w:t>Propagation condition</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732" w:author="Derrick (ZTE)" w:date="2024-05-13T22:28:00Z"/>
                <w:rFonts w:eastAsia="宋体"/>
                <w:lang w:val="en-US"/>
              </w:rPr>
            </w:pPr>
          </w:p>
        </w:tc>
        <w:tc>
          <w:tcPr>
            <w:tcW w:w="4374" w:type="dxa"/>
            <w:gridSpan w:val="6"/>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733" w:author="Derrick (ZTE)" w:date="2024-05-13T22:28:00Z"/>
                <w:rFonts w:eastAsia="宋体"/>
                <w:lang w:val="en-US"/>
              </w:rPr>
            </w:pPr>
            <w:ins w:id="734" w:author="Derrick (ZTE)" w:date="2024-05-13T22:28:00Z">
              <w:r>
                <w:rPr>
                  <w:rFonts w:eastAsia="宋体"/>
                  <w:lang w:val="en-US"/>
                </w:rPr>
                <w:t>Two-tap channel</w:t>
              </w:r>
              <w:r>
                <w:rPr>
                  <w:rFonts w:eastAsia="宋体"/>
                  <w:vertAlign w:val="superscript"/>
                </w:rPr>
                <w:t xml:space="preserve"> Note 7</w:t>
              </w:r>
            </w:ins>
          </w:p>
        </w:tc>
      </w:tr>
      <w:tr w:rsidR="000C7CAA" w:rsidTr="00587EFA">
        <w:trPr>
          <w:trHeight w:val="390"/>
          <w:jc w:val="center"/>
          <w:ins w:id="735" w:author="Derrick (ZTE)" w:date="2024-05-13T22:28:00Z"/>
        </w:trPr>
        <w:tc>
          <w:tcPr>
            <w:tcW w:w="3948" w:type="dxa"/>
            <w:gridSpan w:val="3"/>
            <w:tcBorders>
              <w:top w:val="single" w:sz="4" w:space="0" w:color="auto"/>
              <w:left w:val="single" w:sz="4" w:space="0" w:color="auto"/>
              <w:bottom w:val="single" w:sz="4" w:space="0" w:color="auto"/>
              <w:right w:val="single" w:sz="4" w:space="0" w:color="auto"/>
            </w:tcBorders>
            <w:hideMark/>
          </w:tcPr>
          <w:p w:rsidR="000C7CAA" w:rsidRDefault="000C7CAA" w:rsidP="00587EFA">
            <w:pPr>
              <w:pStyle w:val="TAL"/>
              <w:spacing w:line="256" w:lineRule="auto"/>
              <w:rPr>
                <w:ins w:id="736" w:author="Derrick (ZTE)" w:date="2024-05-13T22:28:00Z"/>
                <w:rFonts w:eastAsia="Calibri" w:cs="Arial"/>
                <w:position w:val="-12"/>
                <w:szCs w:val="22"/>
              </w:rPr>
            </w:pPr>
            <w:ins w:id="737" w:author="Derrick (ZTE)" w:date="2024-05-13T22:28:00Z">
              <w:r>
                <w:rPr>
                  <w:rFonts w:cs="Arial"/>
                </w:rPr>
                <w:t>Antenna configuration</w:t>
              </w:r>
            </w:ins>
          </w:p>
        </w:tc>
        <w:tc>
          <w:tcPr>
            <w:tcW w:w="1278" w:type="dxa"/>
            <w:tcBorders>
              <w:top w:val="single" w:sz="4" w:space="0" w:color="auto"/>
              <w:left w:val="single" w:sz="4" w:space="0" w:color="auto"/>
              <w:bottom w:val="single" w:sz="4" w:space="0" w:color="auto"/>
              <w:right w:val="single" w:sz="4" w:space="0" w:color="auto"/>
            </w:tcBorders>
          </w:tcPr>
          <w:p w:rsidR="000C7CAA" w:rsidRDefault="000C7CAA" w:rsidP="00587EFA">
            <w:pPr>
              <w:pStyle w:val="TAC"/>
              <w:spacing w:line="256" w:lineRule="auto"/>
              <w:rPr>
                <w:ins w:id="738" w:author="Derrick (ZTE)" w:date="2024-05-13T22:28:00Z"/>
                <w:rFonts w:eastAsia="宋体"/>
                <w:lang w:val="en-US"/>
              </w:rPr>
            </w:pPr>
          </w:p>
        </w:tc>
        <w:tc>
          <w:tcPr>
            <w:tcW w:w="4374" w:type="dxa"/>
            <w:gridSpan w:val="6"/>
            <w:tcBorders>
              <w:top w:val="nil"/>
              <w:left w:val="single" w:sz="4" w:space="0" w:color="auto"/>
              <w:bottom w:val="single" w:sz="4" w:space="0" w:color="auto"/>
              <w:right w:val="single" w:sz="4" w:space="0" w:color="auto"/>
            </w:tcBorders>
            <w:hideMark/>
          </w:tcPr>
          <w:p w:rsidR="000C7CAA" w:rsidRDefault="000C7CAA" w:rsidP="00587EFA">
            <w:pPr>
              <w:pStyle w:val="TAC"/>
              <w:spacing w:line="256" w:lineRule="auto"/>
              <w:rPr>
                <w:ins w:id="739" w:author="Derrick (ZTE)" w:date="2024-05-13T22:28:00Z"/>
                <w:rFonts w:eastAsia="宋体"/>
                <w:lang w:val="en-US"/>
              </w:rPr>
            </w:pPr>
            <w:ins w:id="740" w:author="Derrick (ZTE)" w:date="2024-05-13T22:28:00Z">
              <w:r>
                <w:rPr>
                  <w:rFonts w:eastAsia="宋体"/>
                </w:rPr>
                <w:t>1x2</w:t>
              </w:r>
            </w:ins>
          </w:p>
        </w:tc>
      </w:tr>
      <w:tr w:rsidR="000C7CAA" w:rsidTr="00587EFA">
        <w:trPr>
          <w:trHeight w:val="390"/>
          <w:jc w:val="center"/>
          <w:ins w:id="741" w:author="Derrick (ZTE)" w:date="2024-05-13T22:28:00Z"/>
        </w:trPr>
        <w:tc>
          <w:tcPr>
            <w:tcW w:w="9600" w:type="dxa"/>
            <w:gridSpan w:val="10"/>
            <w:tcBorders>
              <w:top w:val="single" w:sz="4" w:space="0" w:color="auto"/>
              <w:left w:val="single" w:sz="4" w:space="0" w:color="auto"/>
              <w:bottom w:val="single" w:sz="4" w:space="0" w:color="auto"/>
              <w:right w:val="single" w:sz="4" w:space="0" w:color="auto"/>
            </w:tcBorders>
            <w:hideMark/>
          </w:tcPr>
          <w:p w:rsidR="000C7CAA" w:rsidRDefault="000C7CAA" w:rsidP="00587EFA">
            <w:pPr>
              <w:pStyle w:val="TAN"/>
              <w:spacing w:line="256" w:lineRule="auto"/>
              <w:rPr>
                <w:ins w:id="742" w:author="Derrick (ZTE)" w:date="2024-05-13T22:28:00Z"/>
                <w:rFonts w:eastAsia="宋体"/>
              </w:rPr>
            </w:pPr>
            <w:ins w:id="743" w:author="Derrick (ZTE)" w:date="2024-05-13T22:28:00Z">
              <w:r>
                <w:rPr>
                  <w:rFonts w:eastAsia="宋体"/>
                </w:rPr>
                <w:t>Note 1:</w:t>
              </w:r>
              <w:r>
                <w:rPr>
                  <w:rFonts w:eastAsia="宋体"/>
                </w:rPr>
                <w:tab/>
                <w:t>OCNG shall be used such that both cells are fully allocated and a constant total transmitted power spectral density is achieved for all OFDM symbols.</w:t>
              </w:r>
            </w:ins>
          </w:p>
          <w:p w:rsidR="000C7CAA" w:rsidRDefault="000C7CAA" w:rsidP="00587EFA">
            <w:pPr>
              <w:pStyle w:val="TAN"/>
              <w:spacing w:line="256" w:lineRule="auto"/>
              <w:rPr>
                <w:ins w:id="744" w:author="Derrick (ZTE)" w:date="2024-05-13T22:28:00Z"/>
                <w:rFonts w:eastAsia="宋体"/>
              </w:rPr>
            </w:pPr>
            <w:ins w:id="745" w:author="Derrick (ZTE)" w:date="2024-05-13T22:28:00Z">
              <w:r>
                <w:rPr>
                  <w:rFonts w:eastAsia="宋体"/>
                </w:rPr>
                <w:t>Note 2:</w:t>
              </w:r>
              <w:r>
                <w:rPr>
                  <w:rFonts w:eastAsia="宋体"/>
                </w:rPr>
                <w:tab/>
                <w:t xml:space="preserve">Interference from other cells and noise sources not specified in the test is assumed to be constant over subcarriers and time and shall be modelled as AWGN of appropriate power for </w:t>
              </w:r>
            </w:ins>
            <w:ins w:id="746" w:author="Derrick (ZTE)" w:date="2024-05-13T22:28:00Z">
              <w:r>
                <w:rPr>
                  <w:rFonts w:eastAsia="Calibri" w:cs="v4.2.0"/>
                  <w:position w:val="-12"/>
                  <w:szCs w:val="22"/>
                </w:rPr>
                <w:object w:dxaOrig="390" w:dyaOrig="320">
                  <v:shape id="_x0000_i1029" type="#_x0000_t75" style="width:19.3pt;height:15.85pt" o:ole="">
                    <v:imagedata r:id="rId13" o:title=""/>
                  </v:shape>
                  <o:OLEObject Type="Embed" ProgID="Equation.3" ShapeID="_x0000_i1029" DrawAspect="Content" ObjectID="_1777149077" r:id="rId20"/>
                </w:object>
              </w:r>
            </w:ins>
            <w:ins w:id="747" w:author="Derrick (ZTE)" w:date="2024-05-13T22:28:00Z">
              <w:r>
                <w:rPr>
                  <w:rFonts w:eastAsia="宋体"/>
                </w:rPr>
                <w:t xml:space="preserve"> to be fulfilled.</w:t>
              </w:r>
            </w:ins>
          </w:p>
          <w:p w:rsidR="000C7CAA" w:rsidRDefault="000C7CAA" w:rsidP="00587EFA">
            <w:pPr>
              <w:pStyle w:val="TAN"/>
              <w:spacing w:line="256" w:lineRule="auto"/>
              <w:rPr>
                <w:ins w:id="748" w:author="Derrick (ZTE)" w:date="2024-05-13T22:28:00Z"/>
                <w:rFonts w:eastAsia="宋体"/>
              </w:rPr>
            </w:pPr>
            <w:ins w:id="749" w:author="Derrick (ZTE)" w:date="2024-05-13T22:28:00Z">
              <w:r>
                <w:rPr>
                  <w:rFonts w:eastAsia="宋体"/>
                </w:rPr>
                <w:t>Note 3:</w:t>
              </w:r>
              <w:r>
                <w:rPr>
                  <w:rFonts w:eastAsia="宋体"/>
                </w:rPr>
                <w:tab/>
                <w:t>PRS-RSRP and Io levels have been derived from other parameters for information purposes. They are not settable parameters themselves.</w:t>
              </w:r>
            </w:ins>
          </w:p>
          <w:p w:rsidR="000C7CAA" w:rsidRDefault="000C7CAA" w:rsidP="00587EFA">
            <w:pPr>
              <w:pStyle w:val="TAN"/>
              <w:spacing w:line="256" w:lineRule="auto"/>
              <w:rPr>
                <w:ins w:id="750" w:author="Derrick (ZTE)" w:date="2024-05-13T22:28:00Z"/>
                <w:rFonts w:eastAsia="宋体"/>
              </w:rPr>
            </w:pPr>
            <w:ins w:id="751" w:author="Derrick (ZTE)" w:date="2024-05-13T22:28:00Z">
              <w:r>
                <w:rPr>
                  <w:rFonts w:eastAsia="宋体"/>
                </w:rPr>
                <w:t>Note 4:</w:t>
              </w:r>
              <w:r>
                <w:rPr>
                  <w:rFonts w:eastAsia="宋体"/>
                </w:rPr>
                <w:tab/>
                <w:t>PRS-RSRP minimum requirements are specified assuming independent interference and noise at each receiver antenna port.</w:t>
              </w:r>
            </w:ins>
          </w:p>
          <w:p w:rsidR="000C7CAA" w:rsidRDefault="000C7CAA" w:rsidP="00587EFA">
            <w:pPr>
              <w:pStyle w:val="TAN"/>
              <w:spacing w:line="256" w:lineRule="auto"/>
              <w:rPr>
                <w:ins w:id="752" w:author="Derrick (ZTE)" w:date="2024-05-13T22:28:00Z"/>
                <w:rFonts w:eastAsia="宋体"/>
              </w:rPr>
            </w:pPr>
            <w:ins w:id="753" w:author="Derrick (ZTE)" w:date="2024-05-13T22:28:00Z">
              <w:r>
                <w:rPr>
                  <w:rFonts w:eastAsia="宋体"/>
                </w:rPr>
                <w:t>Note 5:</w:t>
              </w:r>
              <w:r>
                <w:rPr>
                  <w:rFonts w:eastAsia="宋体"/>
                </w:rPr>
                <w:tab/>
              </w:r>
              <w:r>
                <w:rPr>
                  <w:rFonts w:eastAsia="宋体" w:hint="eastAsia"/>
                  <w:lang w:eastAsia="zh-CN"/>
                </w:rPr>
                <w:t>Void</w:t>
              </w:r>
              <w:r>
                <w:rPr>
                  <w:rFonts w:eastAsia="宋体"/>
                </w:rPr>
                <w:t>.</w:t>
              </w:r>
            </w:ins>
          </w:p>
          <w:p w:rsidR="000C7CAA" w:rsidRDefault="000C7CAA" w:rsidP="00587EFA">
            <w:pPr>
              <w:pStyle w:val="TAN"/>
              <w:spacing w:line="256" w:lineRule="auto"/>
              <w:rPr>
                <w:ins w:id="754" w:author="Derrick (ZTE)" w:date="2024-05-13T22:28:00Z"/>
                <w:rFonts w:eastAsia="宋体"/>
              </w:rPr>
            </w:pPr>
            <w:ins w:id="755" w:author="Derrick (ZTE)" w:date="2024-05-13T22:28:00Z">
              <w:r>
                <w:rPr>
                  <w:rFonts w:eastAsia="宋体"/>
                </w:rPr>
                <w:t>Note 6:</w:t>
              </w:r>
              <w:r>
                <w:rPr>
                  <w:rFonts w:eastAsia="宋体"/>
                </w:rPr>
                <w:tab/>
                <w:t>Void</w:t>
              </w:r>
            </w:ins>
          </w:p>
          <w:p w:rsidR="000C7CAA" w:rsidRDefault="000C7CAA" w:rsidP="00587EFA">
            <w:pPr>
              <w:pStyle w:val="TAN"/>
              <w:spacing w:line="256" w:lineRule="auto"/>
              <w:rPr>
                <w:ins w:id="756" w:author="Derrick (ZTE)" w:date="2024-05-13T22:28:00Z"/>
                <w:rFonts w:eastAsia="宋体"/>
              </w:rPr>
            </w:pPr>
            <w:ins w:id="757" w:author="Derrick (ZTE)" w:date="2024-05-13T22:28:00Z">
              <w:r>
                <w:rPr>
                  <w:rFonts w:eastAsia="宋体"/>
                </w:rPr>
                <w:t>Note 7:   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ins>
          </w:p>
        </w:tc>
      </w:tr>
    </w:tbl>
    <w:p w:rsidR="000C7CAA" w:rsidRDefault="000C7CAA" w:rsidP="000C7CAA">
      <w:pPr>
        <w:rPr>
          <w:ins w:id="758" w:author="Derrick (ZTE)" w:date="2024-05-13T22:28:00Z"/>
        </w:rPr>
      </w:pPr>
    </w:p>
    <w:p w:rsidR="00557E80" w:rsidRDefault="00557E80" w:rsidP="00557E80">
      <w:pPr>
        <w:pStyle w:val="2"/>
        <w:rPr>
          <w:ins w:id="759" w:author="Derrick (ZTE)" w:date="2024-05-13T14:37:00Z"/>
          <w:snapToGrid w:val="0"/>
          <w:sz w:val="24"/>
          <w:szCs w:val="24"/>
        </w:rPr>
      </w:pPr>
      <w:ins w:id="760" w:author="Derrick (ZTE)" w:date="2024-05-13T14:37:00Z">
        <w:r w:rsidRPr="005500B2">
          <w:rPr>
            <w:rFonts w:cs="Arial" w:hint="eastAsia"/>
            <w:bCs/>
            <w:color w:val="FF0000"/>
            <w:sz w:val="24"/>
            <w:szCs w:val="24"/>
            <w:lang w:eastAsia="zh-CN"/>
          </w:rPr>
          <w:t>A</w:t>
        </w:r>
        <w:r w:rsidR="00CA6AB1">
          <w:rPr>
            <w:rFonts w:cs="Arial"/>
            <w:bCs/>
            <w:color w:val="FF0000"/>
            <w:sz w:val="24"/>
            <w:szCs w:val="24"/>
            <w:lang w:eastAsia="zh-CN"/>
          </w:rPr>
          <w:t>.6.</w:t>
        </w:r>
      </w:ins>
      <w:ins w:id="761" w:author="Derrick (ZTE)" w:date="2024-05-13T22:32:00Z">
        <w:r w:rsidR="00A50948">
          <w:rPr>
            <w:rFonts w:cs="Arial"/>
            <w:bCs/>
            <w:color w:val="FF0000"/>
            <w:sz w:val="24"/>
            <w:szCs w:val="24"/>
            <w:lang w:eastAsia="zh-CN"/>
          </w:rPr>
          <w:t>9</w:t>
        </w:r>
      </w:ins>
      <w:ins w:id="762" w:author="Derrick (ZTE)" w:date="2024-05-13T14:37:00Z">
        <w:r>
          <w:rPr>
            <w:rFonts w:cs="Arial"/>
            <w:bCs/>
            <w:color w:val="FF0000"/>
            <w:sz w:val="24"/>
            <w:szCs w:val="24"/>
            <w:lang w:eastAsia="zh-CN"/>
          </w:rPr>
          <w:t>.X.</w:t>
        </w:r>
      </w:ins>
      <w:ins w:id="763" w:author="Derrick (ZTE)" w:date="2024-05-13T22:34:00Z">
        <w:r w:rsidR="00881AAB">
          <w:rPr>
            <w:rFonts w:cs="Arial"/>
            <w:bCs/>
            <w:color w:val="FF0000"/>
            <w:sz w:val="24"/>
            <w:szCs w:val="24"/>
            <w:lang w:eastAsia="zh-CN"/>
          </w:rPr>
          <w:t>1.</w:t>
        </w:r>
      </w:ins>
      <w:ins w:id="764" w:author="Derrick (ZTE)" w:date="2024-05-13T14:37:00Z">
        <w:r>
          <w:rPr>
            <w:rFonts w:cs="Arial"/>
            <w:bCs/>
            <w:color w:val="FF0000"/>
            <w:sz w:val="24"/>
            <w:szCs w:val="24"/>
            <w:lang w:eastAsia="zh-CN"/>
          </w:rPr>
          <w:t>3</w:t>
        </w:r>
        <w:r w:rsidRPr="005500B2">
          <w:rPr>
            <w:rFonts w:cs="Arial"/>
            <w:bCs/>
            <w:color w:val="FF0000"/>
            <w:sz w:val="24"/>
            <w:szCs w:val="24"/>
            <w:lang w:eastAsia="zh-CN"/>
          </w:rPr>
          <w:t xml:space="preserve"> </w:t>
        </w:r>
        <w:r>
          <w:rPr>
            <w:rFonts w:cs="Arial"/>
            <w:b/>
            <w:bCs/>
            <w:color w:val="FF0000"/>
            <w:sz w:val="24"/>
            <w:szCs w:val="24"/>
            <w:lang w:eastAsia="zh-CN"/>
          </w:rPr>
          <w:tab/>
        </w:r>
        <w:r>
          <w:rPr>
            <w:snapToGrid w:val="0"/>
            <w:sz w:val="24"/>
            <w:szCs w:val="24"/>
          </w:rPr>
          <w:t>Test requirements</w:t>
        </w:r>
      </w:ins>
    </w:p>
    <w:p w:rsidR="00894BAA" w:rsidRDefault="000C7CAA" w:rsidP="00894BAA">
      <w:pPr>
        <w:rPr>
          <w:ins w:id="765" w:author="Derrick (ZTE)" w:date="2024-05-13T22:30:00Z"/>
        </w:rPr>
      </w:pPr>
      <w:ins w:id="766" w:author="Derrick (ZTE)" w:date="2024-05-13T22:28:00Z">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sidRPr="004B7926">
          <w:rPr>
            <w:lang w:eastAsia="ko-KR"/>
          </w:rPr>
          <w:t>10.1.38.2</w:t>
        </w:r>
        <w:r>
          <w:t xml:space="preserve">. </w:t>
        </w:r>
      </w:ins>
    </w:p>
    <w:p w:rsidR="00587EFA" w:rsidRDefault="00587EFA" w:rsidP="00587EFA">
      <w:pPr>
        <w:pStyle w:val="40"/>
        <w:tabs>
          <w:tab w:val="left" w:pos="2000"/>
        </w:tabs>
        <w:ind w:left="0" w:firstLine="0"/>
        <w:rPr>
          <w:ins w:id="767" w:author="Derrick (ZTE)" w:date="2024-05-13T22:30:00Z"/>
          <w:i/>
          <w:color w:val="0000FF"/>
          <w:lang w:eastAsia="zh-CN"/>
        </w:rPr>
      </w:pPr>
      <w:ins w:id="768" w:author="Derrick (ZTE)" w:date="2024-05-13T22:30:00Z">
        <w:r>
          <w:rPr>
            <w:rFonts w:cs="Arial"/>
            <w:color w:val="FF0000"/>
          </w:rPr>
          <w:t xml:space="preserve">&lt; </w:t>
        </w:r>
        <w:r>
          <w:rPr>
            <w:rFonts w:eastAsia="宋体" w:cs="Arial" w:hint="eastAsia"/>
            <w:color w:val="FF0000"/>
            <w:lang w:val="en-US" w:eastAsia="zh-CN"/>
          </w:rPr>
          <w:t>END</w:t>
        </w:r>
        <w:r>
          <w:rPr>
            <w:rFonts w:cs="Arial"/>
            <w:color w:val="FF0000"/>
          </w:rPr>
          <w:t xml:space="preserve"> OF CHANGE</w:t>
        </w:r>
        <w:r>
          <w:rPr>
            <w:rFonts w:eastAsia="宋体" w:cs="Arial" w:hint="eastAsia"/>
            <w:color w:val="FF0000"/>
            <w:lang w:val="en-US" w:eastAsia="zh-CN"/>
          </w:rPr>
          <w:t xml:space="preserve"> 1</w:t>
        </w:r>
        <w:r>
          <w:rPr>
            <w:rFonts w:cs="Arial"/>
            <w:color w:val="FF0000"/>
          </w:rPr>
          <w:t>&gt;</w:t>
        </w:r>
      </w:ins>
    </w:p>
    <w:p w:rsidR="00587EFA" w:rsidRPr="000C7CAA" w:rsidRDefault="00587EFA" w:rsidP="00894BAA">
      <w:pPr>
        <w:rPr>
          <w:lang w:eastAsia="zh-CN"/>
          <w:rPrChange w:id="769" w:author="Derrick (ZTE)" w:date="2024-05-13T22:28:00Z">
            <w:rPr>
              <w:rFonts w:ascii="Arial" w:hAnsi="Arial" w:cs="Arial"/>
              <w:b/>
              <w:bCs/>
              <w:color w:val="FF0000"/>
              <w:sz w:val="18"/>
              <w:szCs w:val="13"/>
              <w:lang w:eastAsia="zh-CN"/>
            </w:rPr>
          </w:rPrChange>
        </w:rPr>
      </w:pPr>
    </w:p>
    <w:p w:rsidR="00465A77" w:rsidDel="00587EFA" w:rsidRDefault="00465A77">
      <w:pPr>
        <w:pStyle w:val="40"/>
        <w:tabs>
          <w:tab w:val="left" w:pos="2000"/>
        </w:tabs>
        <w:ind w:left="0" w:firstLine="0"/>
        <w:rPr>
          <w:del w:id="770" w:author="Derrick (ZTE)" w:date="2024-05-13T22:30:00Z"/>
          <w:i/>
          <w:color w:val="0000FF"/>
          <w:lang w:eastAsia="zh-CN"/>
        </w:rPr>
        <w:pPrChange w:id="771" w:author="Derrick (ZTE)" w:date="2024-05-13T22:30:00Z">
          <w:pPr>
            <w:pStyle w:val="40"/>
            <w:tabs>
              <w:tab w:val="left" w:pos="2000"/>
            </w:tabs>
          </w:pPr>
        </w:pPrChange>
      </w:pPr>
      <w:del w:id="772" w:author="Derrick (ZTE)" w:date="2024-05-13T22:30:00Z">
        <w:r w:rsidDel="00587EFA">
          <w:rPr>
            <w:rFonts w:cs="Arial"/>
            <w:color w:val="FF0000"/>
          </w:rPr>
          <w:lastRenderedPageBreak/>
          <w:delText xml:space="preserve">&lt; </w:delText>
        </w:r>
        <w:r w:rsidDel="00587EFA">
          <w:rPr>
            <w:rFonts w:eastAsia="宋体" w:cs="Arial" w:hint="eastAsia"/>
            <w:color w:val="FF0000"/>
            <w:lang w:val="en-US" w:eastAsia="zh-CN"/>
          </w:rPr>
          <w:delText>END</w:delText>
        </w:r>
        <w:r w:rsidDel="00587EFA">
          <w:rPr>
            <w:rFonts w:cs="Arial"/>
            <w:color w:val="FF0000"/>
          </w:rPr>
          <w:delText xml:space="preserve"> OF CHANGE</w:delText>
        </w:r>
        <w:r w:rsidDel="00587EFA">
          <w:rPr>
            <w:rFonts w:eastAsia="宋体" w:cs="Arial" w:hint="eastAsia"/>
            <w:color w:val="FF0000"/>
            <w:lang w:val="en-US" w:eastAsia="zh-CN"/>
          </w:rPr>
          <w:delText xml:space="preserve"> 1</w:delText>
        </w:r>
        <w:r w:rsidDel="00587EFA">
          <w:rPr>
            <w:rFonts w:cs="Arial"/>
            <w:color w:val="FF0000"/>
          </w:rPr>
          <w:delText>&gt;</w:delText>
        </w:r>
      </w:del>
    </w:p>
    <w:p w:rsidR="00B07BC1" w:rsidRDefault="00B07BC1" w:rsidP="00B07BC1">
      <w:pPr>
        <w:pStyle w:val="40"/>
        <w:tabs>
          <w:tab w:val="left" w:pos="2000"/>
        </w:tabs>
        <w:rPr>
          <w:ins w:id="773" w:author="Derrick (ZTE)" w:date="2024-05-13T22:29:00Z"/>
          <w:i/>
          <w:color w:val="0000FF"/>
          <w:lang w:eastAsia="zh-CN"/>
        </w:rPr>
      </w:pPr>
      <w:ins w:id="774" w:author="Derrick (ZTE)" w:date="2024-05-13T22:29:00Z">
        <w:r>
          <w:rPr>
            <w:rFonts w:cs="Arial"/>
            <w:color w:val="FF0000"/>
          </w:rPr>
          <w:t xml:space="preserve">&lt; </w:t>
        </w:r>
        <w:r>
          <w:rPr>
            <w:rFonts w:eastAsia="宋体" w:cs="Arial" w:hint="eastAsia"/>
            <w:color w:val="FF0000"/>
            <w:lang w:val="en-US" w:eastAsia="zh-CN"/>
          </w:rPr>
          <w:t>START</w:t>
        </w:r>
        <w:r>
          <w:rPr>
            <w:rFonts w:cs="Arial"/>
            <w:color w:val="FF0000"/>
          </w:rPr>
          <w:t xml:space="preserve"> OF CHANGE</w:t>
        </w:r>
        <w:r>
          <w:rPr>
            <w:rFonts w:eastAsia="宋体" w:cs="Arial" w:hint="eastAsia"/>
            <w:color w:val="FF0000"/>
            <w:lang w:val="en-US" w:eastAsia="zh-CN"/>
          </w:rPr>
          <w:t xml:space="preserve"> </w:t>
        </w:r>
        <w:r>
          <w:rPr>
            <w:rFonts w:eastAsia="宋体" w:cs="Arial"/>
            <w:color w:val="FF0000"/>
            <w:lang w:val="en-US" w:eastAsia="zh-CN"/>
          </w:rPr>
          <w:t>2</w:t>
        </w:r>
        <w:r>
          <w:rPr>
            <w:rFonts w:cs="Arial"/>
            <w:color w:val="FF0000"/>
          </w:rPr>
          <w:t>&gt;</w:t>
        </w:r>
      </w:ins>
    </w:p>
    <w:p w:rsidR="00587EFA" w:rsidRPr="005500B2" w:rsidRDefault="00DF07B4" w:rsidP="00587EFA">
      <w:pPr>
        <w:pStyle w:val="10"/>
        <w:rPr>
          <w:ins w:id="775" w:author="Derrick (ZTE)" w:date="2024-05-13T22:30:00Z"/>
          <w:sz w:val="28"/>
          <w:szCs w:val="28"/>
          <w:lang w:eastAsia="zh-CN"/>
        </w:rPr>
      </w:pPr>
      <w:ins w:id="776" w:author="Derrick (ZTE)" w:date="2024-05-13T22:30:00Z">
        <w:r>
          <w:rPr>
            <w:sz w:val="28"/>
            <w:szCs w:val="28"/>
            <w:lang w:eastAsia="zh-CN"/>
          </w:rPr>
          <w:t>A.</w:t>
        </w:r>
      </w:ins>
      <w:ins w:id="777" w:author="Derrick (ZTE)" w:date="2024-05-13T22:33:00Z">
        <w:r>
          <w:rPr>
            <w:sz w:val="28"/>
            <w:szCs w:val="28"/>
            <w:lang w:eastAsia="zh-CN"/>
          </w:rPr>
          <w:t>7.8</w:t>
        </w:r>
      </w:ins>
      <w:ins w:id="778" w:author="Derrick (ZTE)" w:date="2024-05-13T22:30:00Z">
        <w:r w:rsidR="00587EFA">
          <w:rPr>
            <w:sz w:val="28"/>
            <w:szCs w:val="28"/>
            <w:lang w:eastAsia="zh-CN"/>
          </w:rPr>
          <w:t>.X</w:t>
        </w:r>
      </w:ins>
      <w:ins w:id="779" w:author="Derrick (ZTE)" w:date="2024-05-13T22:34:00Z">
        <w:r w:rsidR="00BF74F5">
          <w:rPr>
            <w:sz w:val="28"/>
            <w:szCs w:val="28"/>
            <w:lang w:eastAsia="zh-CN"/>
          </w:rPr>
          <w:t>.1</w:t>
        </w:r>
      </w:ins>
      <w:ins w:id="780" w:author="Derrick (ZTE)" w:date="2024-05-13T22:30:00Z">
        <w:r w:rsidR="00587EFA">
          <w:rPr>
            <w:sz w:val="28"/>
            <w:szCs w:val="28"/>
            <w:lang w:eastAsia="zh-CN"/>
          </w:rPr>
          <w:t xml:space="preserve">   </w:t>
        </w:r>
        <w:r w:rsidR="00587EFA" w:rsidRPr="005500B2">
          <w:rPr>
            <w:sz w:val="28"/>
            <w:szCs w:val="28"/>
            <w:lang w:eastAsia="zh-CN"/>
          </w:rPr>
          <w:t>SA</w:t>
        </w:r>
        <w:r w:rsidR="00587EFA">
          <w:rPr>
            <w:sz w:val="28"/>
            <w:szCs w:val="28"/>
            <w:lang w:eastAsia="zh-CN"/>
          </w:rPr>
          <w:t>:</w:t>
        </w:r>
        <w:r w:rsidR="00587EFA" w:rsidRPr="005500B2">
          <w:rPr>
            <w:sz w:val="28"/>
            <w:szCs w:val="28"/>
            <w:lang w:eastAsia="zh-CN"/>
          </w:rPr>
          <w:t xml:space="preserve"> </w:t>
        </w:r>
        <w:r w:rsidR="00587EFA">
          <w:rPr>
            <w:sz w:val="28"/>
            <w:szCs w:val="28"/>
            <w:lang w:eastAsia="zh-CN"/>
          </w:rPr>
          <w:t>PRS-RSRPP measurement accuracy TC with Rx</w:t>
        </w:r>
        <w:r w:rsidR="00A3142E">
          <w:rPr>
            <w:sz w:val="28"/>
            <w:szCs w:val="28"/>
            <w:lang w:eastAsia="zh-CN"/>
          </w:rPr>
          <w:t xml:space="preserve"> FH in RRC_INACTIVE state in FR</w:t>
        </w:r>
      </w:ins>
      <w:ins w:id="781" w:author="Derrick (ZTE)" w:date="2024-05-13T22:33:00Z">
        <w:r w:rsidR="00A3142E">
          <w:rPr>
            <w:sz w:val="28"/>
            <w:szCs w:val="28"/>
            <w:lang w:eastAsia="zh-CN"/>
          </w:rPr>
          <w:t>2</w:t>
        </w:r>
      </w:ins>
    </w:p>
    <w:p w:rsidR="009A2DC0" w:rsidRDefault="009A2DC0" w:rsidP="009A2DC0">
      <w:pPr>
        <w:pStyle w:val="2"/>
        <w:rPr>
          <w:ins w:id="782" w:author="Derrick (ZTE)" w:date="2024-05-13T22:34:00Z"/>
          <w:snapToGrid w:val="0"/>
          <w:sz w:val="24"/>
          <w:szCs w:val="24"/>
        </w:rPr>
      </w:pPr>
      <w:ins w:id="783" w:author="Derrick (ZTE)" w:date="2024-05-13T22:34:00Z">
        <w:r>
          <w:rPr>
            <w:rFonts w:cs="Arial"/>
            <w:bCs/>
            <w:color w:val="FF0000"/>
            <w:sz w:val="24"/>
            <w:szCs w:val="24"/>
            <w:lang w:eastAsia="zh-CN"/>
          </w:rPr>
          <w:t>A.7.8</w:t>
        </w:r>
        <w:r w:rsidRPr="005500B2">
          <w:rPr>
            <w:rFonts w:cs="Arial"/>
            <w:bCs/>
            <w:color w:val="FF0000"/>
            <w:sz w:val="24"/>
            <w:szCs w:val="24"/>
            <w:lang w:eastAsia="zh-CN"/>
          </w:rPr>
          <w:t>.X.1</w:t>
        </w:r>
        <w:r>
          <w:rPr>
            <w:rFonts w:cs="Arial"/>
            <w:bCs/>
            <w:color w:val="FF0000"/>
            <w:sz w:val="24"/>
            <w:szCs w:val="24"/>
            <w:lang w:eastAsia="zh-CN"/>
          </w:rPr>
          <w:t>.1</w:t>
        </w:r>
        <w:r w:rsidRPr="005500B2">
          <w:rPr>
            <w:rFonts w:cs="Arial"/>
            <w:bCs/>
            <w:color w:val="FF0000"/>
            <w:sz w:val="24"/>
            <w:szCs w:val="24"/>
            <w:lang w:eastAsia="zh-CN"/>
          </w:rPr>
          <w:t xml:space="preserve"> </w:t>
        </w:r>
        <w:r>
          <w:rPr>
            <w:rFonts w:cs="Arial"/>
            <w:b/>
            <w:bCs/>
            <w:color w:val="FF0000"/>
            <w:sz w:val="24"/>
            <w:szCs w:val="24"/>
            <w:lang w:eastAsia="zh-CN"/>
          </w:rPr>
          <w:tab/>
        </w:r>
        <w:r w:rsidRPr="005500B2">
          <w:rPr>
            <w:snapToGrid w:val="0"/>
            <w:sz w:val="24"/>
            <w:szCs w:val="24"/>
          </w:rPr>
          <w:t>Test purpose and Environment</w:t>
        </w:r>
      </w:ins>
    </w:p>
    <w:p w:rsidR="00C1717E" w:rsidRDefault="00C1717E" w:rsidP="00C1717E">
      <w:pPr>
        <w:rPr>
          <w:ins w:id="784" w:author="Derrick (ZTE)" w:date="2024-05-13T22:35:00Z"/>
        </w:rPr>
      </w:pPr>
      <w:ins w:id="785" w:author="Derrick (ZTE)" w:date="2024-05-13T22:35:00Z">
        <w:r>
          <w:t>The purpose of the test is to verify the PRS RSRPP measurement requirements specified in Clause 5.6.5.5 for single positioning frequency layer under AWGN propagation conditions in standalone scenario. Supported test configurations are shown in table A.7.8.4.1.1-1.</w:t>
        </w:r>
      </w:ins>
    </w:p>
    <w:p w:rsidR="00C1717E" w:rsidRDefault="00C1717E" w:rsidP="00C1717E">
      <w:pPr>
        <w:rPr>
          <w:ins w:id="786" w:author="Derrick (ZTE)" w:date="2024-05-13T22:35:00Z"/>
        </w:rPr>
      </w:pPr>
      <w:ins w:id="787" w:author="Derrick (ZTE)" w:date="2024-05-13T22:35:00Z">
        <w:r>
          <w:t>There are two cells in the test, PCell (Cell 1) and a FR2 neighbour cell (Cell 2) on the same frequency as the Pcell.</w:t>
        </w:r>
      </w:ins>
    </w:p>
    <w:p w:rsidR="00C1717E" w:rsidRDefault="00C1717E" w:rsidP="00C1717E">
      <w:pPr>
        <w:rPr>
          <w:ins w:id="788" w:author="Derrick (ZTE)" w:date="2024-05-13T22:35:00Z"/>
        </w:rPr>
      </w:pPr>
      <w:ins w:id="789" w:author="Derrick (ZTE)" w:date="2024-05-13T22:35:00Z">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ins>
    </w:p>
    <w:p w:rsidR="00C1717E" w:rsidRDefault="00C1717E" w:rsidP="00C1717E">
      <w:pPr>
        <w:rPr>
          <w:ins w:id="790" w:author="Derrick (ZTE)" w:date="2024-05-13T22:35:00Z"/>
        </w:rPr>
      </w:pPr>
      <w:ins w:id="791" w:author="Derrick (ZTE)" w:date="2024-05-13T22:35:00Z">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ins>
    </w:p>
    <w:p w:rsidR="00C1717E" w:rsidRDefault="00C1717E" w:rsidP="00C1717E">
      <w:pPr>
        <w:rPr>
          <w:ins w:id="792" w:author="Derrick (ZTE)" w:date="2024-05-13T22:35:00Z"/>
        </w:rPr>
      </w:pPr>
      <w:ins w:id="793" w:author="Derrick (ZTE)" w:date="2024-05-13T22:35:00Z">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ins>
    </w:p>
    <w:p w:rsidR="00C1717E" w:rsidRDefault="00C1717E" w:rsidP="00C1717E">
      <w:pPr>
        <w:rPr>
          <w:ins w:id="794" w:author="Derrick (ZTE)" w:date="2024-05-13T22:35:00Z"/>
        </w:rPr>
      </w:pPr>
      <w:ins w:id="795" w:author="Derrick (ZTE)" w:date="2024-05-13T22:35:00Z">
        <w:r>
          <w:t>The test parameters are as given in table A.7.8.4.1.1-2, and table A.7.8.4.1.1-3.</w:t>
        </w:r>
      </w:ins>
    </w:p>
    <w:p w:rsidR="00C1717E" w:rsidRDefault="00C1717E" w:rsidP="00C1717E">
      <w:pPr>
        <w:pStyle w:val="TH"/>
        <w:rPr>
          <w:ins w:id="796" w:author="Derrick (ZTE)" w:date="2024-05-13T22:35:00Z"/>
        </w:rPr>
      </w:pPr>
      <w:ins w:id="797" w:author="Derrick (ZTE)" w:date="2024-05-13T22:35:00Z">
        <w:r>
          <w:t>Table A.7.8.4.1.1-1: supported test configurations for PRS RSRPP measurement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1717E" w:rsidTr="005500B2">
        <w:trPr>
          <w:jc w:val="center"/>
          <w:ins w:id="798" w:author="Derrick (ZTE)" w:date="2024-05-13T22:35:00Z"/>
        </w:trPr>
        <w:tc>
          <w:tcPr>
            <w:tcW w:w="237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799" w:author="Derrick (ZTE)" w:date="2024-05-13T22:35:00Z"/>
              </w:rPr>
            </w:pPr>
            <w:ins w:id="800" w:author="Derrick (ZTE)" w:date="2024-05-13T22:35:00Z">
              <w:r>
                <w:t>Config</w:t>
              </w:r>
            </w:ins>
          </w:p>
        </w:tc>
        <w:tc>
          <w:tcPr>
            <w:tcW w:w="748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801" w:author="Derrick (ZTE)" w:date="2024-05-13T22:35:00Z"/>
              </w:rPr>
            </w:pPr>
            <w:ins w:id="802" w:author="Derrick (ZTE)" w:date="2024-05-13T22:35:00Z">
              <w:r>
                <w:t>Description</w:t>
              </w:r>
            </w:ins>
          </w:p>
        </w:tc>
      </w:tr>
      <w:tr w:rsidR="00C1717E" w:rsidTr="005500B2">
        <w:trPr>
          <w:jc w:val="center"/>
          <w:ins w:id="803" w:author="Derrick (ZTE)" w:date="2024-05-13T22:35:00Z"/>
        </w:trPr>
        <w:tc>
          <w:tcPr>
            <w:tcW w:w="237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04" w:author="Derrick (ZTE)" w:date="2024-05-13T22:35:00Z"/>
              </w:rPr>
            </w:pPr>
            <w:ins w:id="805" w:author="Derrick (ZTE)" w:date="2024-05-13T22:35:00Z">
              <w:r>
                <w:t>1</w:t>
              </w:r>
            </w:ins>
          </w:p>
        </w:tc>
        <w:tc>
          <w:tcPr>
            <w:tcW w:w="748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06" w:author="Derrick (ZTE)" w:date="2024-05-13T22:35:00Z"/>
              </w:rPr>
            </w:pPr>
            <w:ins w:id="807" w:author="Derrick (ZTE)" w:date="2024-05-13T22:35:00Z">
              <w:r>
                <w:t>120 kHz SSB SCS, 200 MHz bandwidth, TDD duplex mode</w:t>
              </w:r>
            </w:ins>
          </w:p>
        </w:tc>
      </w:tr>
    </w:tbl>
    <w:p w:rsidR="00C1717E" w:rsidRDefault="00C1717E" w:rsidP="00C1717E">
      <w:pPr>
        <w:rPr>
          <w:ins w:id="808" w:author="Derrick (ZTE)" w:date="2024-05-13T22:35:00Z"/>
        </w:rPr>
      </w:pPr>
    </w:p>
    <w:p w:rsidR="00C1717E" w:rsidRDefault="00C1717E" w:rsidP="00C1717E">
      <w:pPr>
        <w:pStyle w:val="TH"/>
        <w:rPr>
          <w:ins w:id="809" w:author="Derrick (ZTE)" w:date="2024-05-13T22:35:00Z"/>
        </w:rPr>
      </w:pPr>
      <w:ins w:id="810" w:author="Derrick (ZTE)" w:date="2024-05-13T22:35:00Z">
        <w:r>
          <w:t>Table A.7.8.4.1.1-2: General test parameters for PRS RSRPP measurement reporting delay</w:t>
        </w:r>
      </w:ins>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C1717E" w:rsidTr="005500B2">
        <w:trPr>
          <w:cantSplit/>
          <w:trHeight w:val="631"/>
          <w:ins w:id="811"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812" w:author="Derrick (ZTE)" w:date="2024-05-13T22:35:00Z"/>
              </w:rPr>
            </w:pPr>
            <w:ins w:id="813" w:author="Derrick (ZTE)" w:date="2024-05-13T22:35:00Z">
              <w:r>
                <w:t>Parameter</w:t>
              </w:r>
            </w:ins>
          </w:p>
        </w:tc>
        <w:tc>
          <w:tcPr>
            <w:tcW w:w="59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814" w:author="Derrick (ZTE)" w:date="2024-05-13T22:35:00Z"/>
              </w:rPr>
            </w:pPr>
            <w:ins w:id="815" w:author="Derrick (ZTE)" w:date="2024-05-13T22:35:00Z">
              <w:r>
                <w:t>Unit</w:t>
              </w:r>
            </w:ins>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816" w:author="Derrick (ZTE)" w:date="2024-05-13T22:35:00Z"/>
              </w:rPr>
            </w:pPr>
            <w:ins w:id="817" w:author="Derrick (ZTE)" w:date="2024-05-13T22:35:00Z">
              <w:r>
                <w:t>Test configuration</w:t>
              </w:r>
            </w:ins>
          </w:p>
        </w:tc>
        <w:tc>
          <w:tcPr>
            <w:tcW w:w="2505" w:type="dxa"/>
            <w:tcBorders>
              <w:top w:val="single" w:sz="4" w:space="0" w:color="auto"/>
              <w:left w:val="single" w:sz="4" w:space="0" w:color="auto"/>
              <w:bottom w:val="single" w:sz="4" w:space="0" w:color="auto"/>
              <w:right w:val="single" w:sz="4" w:space="0" w:color="auto"/>
            </w:tcBorders>
          </w:tcPr>
          <w:p w:rsidR="00C1717E" w:rsidRDefault="00C1717E" w:rsidP="005500B2">
            <w:pPr>
              <w:pStyle w:val="TAH"/>
              <w:spacing w:line="256" w:lineRule="auto"/>
              <w:rPr>
                <w:ins w:id="818" w:author="Derrick (ZTE)" w:date="2024-05-13T22:35:00Z"/>
              </w:rPr>
            </w:pPr>
            <w:ins w:id="819" w:author="Derrick (ZTE)" w:date="2024-05-13T22:35:00Z">
              <w:r>
                <w:t>Value</w:t>
              </w:r>
            </w:ins>
          </w:p>
        </w:tc>
        <w:tc>
          <w:tcPr>
            <w:tcW w:w="3072"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820" w:author="Derrick (ZTE)" w:date="2024-05-13T22:35:00Z"/>
              </w:rPr>
            </w:pPr>
            <w:ins w:id="821" w:author="Derrick (ZTE)" w:date="2024-05-13T22:35:00Z">
              <w:r>
                <w:t>Comment</w:t>
              </w:r>
            </w:ins>
          </w:p>
        </w:tc>
      </w:tr>
      <w:tr w:rsidR="00C1717E" w:rsidTr="005500B2">
        <w:trPr>
          <w:cantSplit/>
          <w:trHeight w:val="614"/>
          <w:ins w:id="822"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23" w:author="Derrick (ZTE)" w:date="2024-05-13T22:35:00Z"/>
                <w:lang w:val="it-IT"/>
              </w:rPr>
            </w:pPr>
            <w:ins w:id="824" w:author="Derrick (ZTE)" w:date="2024-05-13T22:35: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825" w:author="Derrick (ZTE)" w:date="2024-05-13T22:35:00Z"/>
                <w:lang w:val="it-IT"/>
              </w:rPr>
            </w:pPr>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26" w:author="Derrick (ZTE)" w:date="2024-05-13T22:35:00Z"/>
                <w:rFonts w:cs="Arial"/>
              </w:rPr>
            </w:pPr>
            <w:ins w:id="827"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28" w:author="Derrick (ZTE)" w:date="2024-05-13T22:35:00Z"/>
              </w:rPr>
            </w:pPr>
            <w:ins w:id="829" w:author="Derrick (ZTE)" w:date="2024-05-13T22:35:00Z">
              <w:r>
                <w:rPr>
                  <w:bCs/>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30" w:author="Derrick (ZTE)" w:date="2024-05-13T22:35:00Z"/>
              </w:rPr>
            </w:pPr>
            <w:ins w:id="831" w:author="Derrick (ZTE)" w:date="2024-05-13T22:35:00Z">
              <w:r>
                <w:t>One TDD carrier frequency is used for the NR cells.</w:t>
              </w:r>
            </w:ins>
          </w:p>
        </w:tc>
      </w:tr>
      <w:tr w:rsidR="00C1717E" w:rsidTr="005500B2">
        <w:trPr>
          <w:cantSplit/>
          <w:trHeight w:val="823"/>
          <w:ins w:id="832"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33" w:author="Derrick (ZTE)" w:date="2024-05-13T22:35:00Z"/>
                <w:rFonts w:cs="Arial"/>
              </w:rPr>
            </w:pPr>
            <w:ins w:id="834" w:author="Derrick (ZTE)" w:date="2024-05-13T22: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835" w:author="Derrick (ZTE)" w:date="2024-05-13T22:35:00Z"/>
              </w:rPr>
            </w:pPr>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36" w:author="Derrick (ZTE)" w:date="2024-05-13T22:35:00Z"/>
                <w:rFonts w:cs="Arial"/>
              </w:rPr>
            </w:pPr>
            <w:ins w:id="837"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38" w:author="Derrick (ZTE)" w:date="2024-05-13T22:35:00Z"/>
                <w:rFonts w:cs="Arial"/>
              </w:rPr>
            </w:pPr>
            <w:ins w:id="839" w:author="Derrick (ZTE)" w:date="2024-05-13T22: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40" w:author="Derrick (ZTE)" w:date="2024-05-13T22:35:00Z"/>
                <w:rFonts w:cs="Arial"/>
              </w:rPr>
            </w:pPr>
            <w:ins w:id="841" w:author="Derrick (ZTE)" w:date="2024-05-13T22:35:00Z">
              <w:r>
                <w:rPr>
                  <w:rFonts w:cs="Arial"/>
                </w:rPr>
                <w:t>Cell 1 is the PCell and the DL-AoD reference cell in the positioning assistance data.</w:t>
              </w:r>
            </w:ins>
          </w:p>
        </w:tc>
      </w:tr>
      <w:tr w:rsidR="00C1717E" w:rsidTr="005500B2">
        <w:trPr>
          <w:cantSplit/>
          <w:trHeight w:val="406"/>
          <w:ins w:id="842"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43" w:author="Derrick (ZTE)" w:date="2024-05-13T22:35:00Z"/>
                <w:rFonts w:cs="Arial"/>
              </w:rPr>
            </w:pPr>
            <w:ins w:id="844" w:author="Derrick (ZTE)" w:date="2024-05-13T22: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845" w:author="Derrick (ZTE)" w:date="2024-05-13T22:35:00Z"/>
              </w:rPr>
            </w:pPr>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46" w:author="Derrick (ZTE)" w:date="2024-05-13T22:35:00Z"/>
                <w:rFonts w:cs="Arial"/>
              </w:rPr>
            </w:pPr>
            <w:ins w:id="847"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48" w:author="Derrick (ZTE)" w:date="2024-05-13T22:35:00Z"/>
                <w:rFonts w:cs="Arial"/>
              </w:rPr>
            </w:pPr>
            <w:ins w:id="849" w:author="Derrick (ZTE)" w:date="2024-05-13T22: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50" w:author="Derrick (ZTE)" w:date="2024-05-13T22:35:00Z"/>
                <w:rFonts w:cs="Arial"/>
              </w:rPr>
            </w:pPr>
            <w:ins w:id="851" w:author="Derrick (ZTE)" w:date="2024-05-13T22:35:00Z">
              <w:r>
                <w:t>Cell 2 is a neighbour cell</w:t>
              </w:r>
              <w:r>
                <w:rPr>
                  <w:rFonts w:cs="Arial"/>
                </w:rPr>
                <w:t xml:space="preserve"> in the positioning assistance data.</w:t>
              </w:r>
            </w:ins>
          </w:p>
        </w:tc>
      </w:tr>
      <w:tr w:rsidR="00C1717E" w:rsidTr="005500B2">
        <w:trPr>
          <w:cantSplit/>
          <w:trHeight w:val="416"/>
          <w:ins w:id="852"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53" w:author="Derrick (ZTE)" w:date="2024-05-13T22:35:00Z"/>
                <w:rFonts w:eastAsia="MS Mincho"/>
                <w:lang w:val="it-IT"/>
              </w:rPr>
            </w:pPr>
            <w:ins w:id="854" w:author="Derrick (ZTE)" w:date="2024-05-13T22:35:00Z">
              <w:r>
                <w:rPr>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855" w:author="Derrick (ZTE)" w:date="2024-05-13T22:35:00Z"/>
              </w:rPr>
            </w:pPr>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56" w:author="Derrick (ZTE)" w:date="2024-05-13T22:35:00Z"/>
                <w:rFonts w:cs="Arial"/>
              </w:rPr>
            </w:pPr>
            <w:ins w:id="857"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58" w:author="Derrick (ZTE)" w:date="2024-05-13T22:35:00Z"/>
                <w:rFonts w:cs="Arial"/>
              </w:rPr>
            </w:pPr>
            <w:ins w:id="859" w:author="Derrick (ZTE)" w:date="2024-05-13T22:35:00Z">
              <w:r>
                <w:rPr>
                  <w:rFonts w:cs="Arial"/>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60" w:author="Derrick (ZTE)" w:date="2024-05-13T22:35:00Z"/>
                <w:rFonts w:cs="Arial"/>
              </w:rPr>
            </w:pPr>
            <w:ins w:id="861" w:author="Derrick (ZTE)" w:date="2024-05-13T22:35:00Z">
              <w:r>
                <w:rPr>
                  <w:rFonts w:cs="Arial"/>
                </w:rPr>
                <w:t>As specified in clause A.3.11</w:t>
              </w:r>
            </w:ins>
          </w:p>
        </w:tc>
      </w:tr>
      <w:tr w:rsidR="00C1717E" w:rsidTr="005500B2">
        <w:trPr>
          <w:cantSplit/>
          <w:trHeight w:val="416"/>
          <w:ins w:id="862"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63" w:author="Derrick (ZTE)" w:date="2024-05-13T22:35:00Z"/>
                <w:lang w:val="it-IT"/>
              </w:rPr>
            </w:pPr>
            <w:ins w:id="864" w:author="Derrick (ZTE)" w:date="2024-05-13T22:35:00Z">
              <w:r>
                <w:rPr>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865" w:author="Derrick (ZTE)" w:date="2024-05-13T22:35:00Z"/>
              </w:rPr>
            </w:pPr>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66" w:author="Derrick (ZTE)" w:date="2024-05-13T22:35:00Z"/>
                <w:rFonts w:cs="Arial"/>
              </w:rPr>
            </w:pPr>
            <w:ins w:id="867"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68" w:author="Derrick (ZTE)" w:date="2024-05-13T22:35:00Z"/>
                <w:rFonts w:cs="Arial"/>
              </w:rPr>
            </w:pPr>
            <w:ins w:id="869" w:author="Derrick (ZTE)" w:date="2024-05-13T22:35:00Z">
              <w:r>
                <w:rPr>
                  <w:rFonts w:cs="Arial"/>
                </w:rPr>
                <w:t>SSB.3 FR2</w:t>
              </w:r>
            </w:ins>
          </w:p>
        </w:tc>
        <w:tc>
          <w:tcPr>
            <w:tcW w:w="3072"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70" w:author="Derrick (ZTE)" w:date="2024-05-13T22:35:00Z"/>
                <w:rFonts w:cs="Arial"/>
              </w:rPr>
            </w:pPr>
            <w:ins w:id="871" w:author="Derrick (ZTE)" w:date="2024-05-13T22:35:00Z">
              <w:r>
                <w:rPr>
                  <w:rFonts w:cs="Arial"/>
                </w:rPr>
                <w:t>As specified in clause A.3.10.2</w:t>
              </w:r>
            </w:ins>
          </w:p>
        </w:tc>
      </w:tr>
      <w:tr w:rsidR="00C1717E" w:rsidTr="005500B2">
        <w:trPr>
          <w:cantSplit/>
          <w:trHeight w:val="198"/>
          <w:ins w:id="872"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73" w:author="Derrick (ZTE)" w:date="2024-05-13T22:35:00Z"/>
                <w:rFonts w:cs="Arial"/>
              </w:rPr>
            </w:pPr>
            <w:ins w:id="874" w:author="Derrick (ZTE)" w:date="2024-05-13T22: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75" w:author="Derrick (ZTE)" w:date="2024-05-13T22:35:00Z"/>
              </w:rPr>
            </w:pPr>
            <w:ins w:id="876" w:author="Derrick (ZTE)" w:date="2024-05-13T22:35:00Z">
              <w:r>
                <w:t>dB</w:t>
              </w:r>
            </w:ins>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77" w:author="Derrick (ZTE)" w:date="2024-05-13T22:35:00Z"/>
                <w:rFonts w:cs="Arial"/>
              </w:rPr>
            </w:pPr>
            <w:ins w:id="878"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79" w:author="Derrick (ZTE)" w:date="2024-05-13T22:35:00Z"/>
                <w:rFonts w:cs="Arial"/>
              </w:rPr>
            </w:pPr>
            <w:ins w:id="880" w:author="Derrick (ZTE)" w:date="2024-05-13T22: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rsidR="00C1717E" w:rsidRDefault="00C1717E" w:rsidP="005500B2">
            <w:pPr>
              <w:pStyle w:val="TAL"/>
              <w:spacing w:line="256" w:lineRule="auto"/>
              <w:rPr>
                <w:ins w:id="881" w:author="Derrick (ZTE)" w:date="2024-05-13T22:35:00Z"/>
                <w:rFonts w:cs="Arial"/>
              </w:rPr>
            </w:pPr>
          </w:p>
        </w:tc>
      </w:tr>
      <w:tr w:rsidR="00C1717E" w:rsidTr="005500B2">
        <w:trPr>
          <w:cantSplit/>
          <w:trHeight w:val="208"/>
          <w:ins w:id="882"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83" w:author="Derrick (ZTE)" w:date="2024-05-13T22:35:00Z"/>
                <w:rFonts w:cs="Arial"/>
              </w:rPr>
            </w:pPr>
            <w:ins w:id="884" w:author="Derrick (ZTE)" w:date="2024-05-13T22: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85" w:author="Derrick (ZTE)" w:date="2024-05-13T22:35:00Z"/>
              </w:rPr>
            </w:pPr>
            <w:ins w:id="886" w:author="Derrick (ZTE)" w:date="2024-05-13T22:35:00Z">
              <w:r>
                <w:t>dB</w:t>
              </w:r>
            </w:ins>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87" w:author="Derrick (ZTE)" w:date="2024-05-13T22:35:00Z"/>
                <w:rFonts w:cs="Arial"/>
              </w:rPr>
            </w:pPr>
            <w:ins w:id="888"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89" w:author="Derrick (ZTE)" w:date="2024-05-13T22:35:00Z"/>
                <w:rFonts w:cs="Arial"/>
              </w:rPr>
            </w:pPr>
            <w:ins w:id="890" w:author="Derrick (ZTE)" w:date="2024-05-13T22: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rsidR="00C1717E" w:rsidRDefault="00C1717E" w:rsidP="005500B2">
            <w:pPr>
              <w:pStyle w:val="TAL"/>
              <w:spacing w:line="256" w:lineRule="auto"/>
              <w:rPr>
                <w:ins w:id="891" w:author="Derrick (ZTE)" w:date="2024-05-13T22:35:00Z"/>
                <w:rFonts w:cs="Arial"/>
              </w:rPr>
            </w:pPr>
          </w:p>
        </w:tc>
      </w:tr>
      <w:tr w:rsidR="00C1717E" w:rsidTr="005500B2">
        <w:trPr>
          <w:cantSplit/>
          <w:trHeight w:val="208"/>
          <w:ins w:id="892"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893" w:author="Derrick (ZTE)" w:date="2024-05-13T22:35:00Z"/>
                <w:rFonts w:cs="Arial"/>
              </w:rPr>
            </w:pPr>
            <w:ins w:id="894" w:author="Derrick (ZTE)" w:date="2024-05-13T22: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895" w:author="Derrick (ZTE)" w:date="2024-05-13T22:35:00Z"/>
              </w:rPr>
            </w:pPr>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96" w:author="Derrick (ZTE)" w:date="2024-05-13T22:35:00Z"/>
                <w:rFonts w:cs="Arial"/>
              </w:rPr>
            </w:pPr>
            <w:ins w:id="897"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898" w:author="Derrick (ZTE)" w:date="2024-05-13T22:35:00Z"/>
                <w:rFonts w:cs="Arial"/>
              </w:rPr>
            </w:pPr>
            <w:ins w:id="899" w:author="Derrick (ZTE)" w:date="2024-05-13T22: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rsidR="00C1717E" w:rsidRDefault="00C1717E" w:rsidP="005500B2">
            <w:pPr>
              <w:pStyle w:val="TAL"/>
              <w:spacing w:line="256" w:lineRule="auto"/>
              <w:rPr>
                <w:ins w:id="900" w:author="Derrick (ZTE)" w:date="2024-05-13T22:35:00Z"/>
                <w:rFonts w:cs="Arial"/>
              </w:rPr>
            </w:pPr>
          </w:p>
        </w:tc>
      </w:tr>
      <w:tr w:rsidR="00C1717E" w:rsidTr="005500B2">
        <w:trPr>
          <w:cantSplit/>
          <w:trHeight w:val="198"/>
          <w:ins w:id="901"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902" w:author="Derrick (ZTE)" w:date="2024-05-13T22:35:00Z"/>
                <w:rFonts w:cs="Arial"/>
              </w:rPr>
            </w:pPr>
            <w:ins w:id="903" w:author="Derrick (ZTE)" w:date="2024-05-13T22: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04" w:author="Derrick (ZTE)" w:date="2024-05-13T22:35:00Z"/>
              </w:rPr>
            </w:pPr>
            <w:ins w:id="905" w:author="Derrick (ZTE)" w:date="2024-05-13T22:35:00Z">
              <w:r>
                <w:t>s</w:t>
              </w:r>
            </w:ins>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06" w:author="Derrick (ZTE)" w:date="2024-05-13T22:35:00Z"/>
                <w:rFonts w:cs="Arial"/>
              </w:rPr>
            </w:pPr>
            <w:ins w:id="907"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08" w:author="Derrick (ZTE)" w:date="2024-05-13T22:35:00Z"/>
                <w:rFonts w:cs="Arial"/>
              </w:rPr>
            </w:pPr>
            <w:ins w:id="909" w:author="Derrick (ZTE)" w:date="2024-05-13T22: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rsidR="00C1717E" w:rsidRDefault="00C1717E" w:rsidP="005500B2">
            <w:pPr>
              <w:pStyle w:val="TAL"/>
              <w:spacing w:line="256" w:lineRule="auto"/>
              <w:rPr>
                <w:ins w:id="910" w:author="Derrick (ZTE)" w:date="2024-05-13T22:35:00Z"/>
                <w:rFonts w:cs="Arial"/>
              </w:rPr>
            </w:pPr>
          </w:p>
        </w:tc>
      </w:tr>
      <w:tr w:rsidR="00C1717E" w:rsidTr="005500B2">
        <w:trPr>
          <w:cantSplit/>
          <w:trHeight w:val="208"/>
          <w:ins w:id="911"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912" w:author="Derrick (ZTE)" w:date="2024-05-13T22:35:00Z"/>
                <w:rFonts w:cs="Arial"/>
              </w:rPr>
            </w:pPr>
            <w:ins w:id="913" w:author="Derrick (ZTE)" w:date="2024-05-13T22: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914" w:author="Derrick (ZTE)" w:date="2024-05-13T22:35:00Z"/>
              </w:rPr>
            </w:pPr>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15" w:author="Derrick (ZTE)" w:date="2024-05-13T22:35:00Z"/>
                <w:rFonts w:cs="Arial"/>
              </w:rPr>
            </w:pPr>
            <w:ins w:id="916"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17" w:author="Derrick (ZTE)" w:date="2024-05-13T22:35:00Z"/>
                <w:rFonts w:cs="Arial"/>
              </w:rPr>
            </w:pPr>
            <w:ins w:id="918" w:author="Derrick (ZTE)" w:date="2024-05-13T22: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919" w:author="Derrick (ZTE)" w:date="2024-05-13T22:35:00Z"/>
                <w:rFonts w:cs="Arial"/>
              </w:rPr>
            </w:pPr>
            <w:ins w:id="920" w:author="Derrick (ZTE)" w:date="2024-05-13T22:35:00Z">
              <w:r>
                <w:rPr>
                  <w:rFonts w:cs="Arial"/>
                </w:rPr>
                <w:t>L3 filtering is not used</w:t>
              </w:r>
            </w:ins>
          </w:p>
        </w:tc>
      </w:tr>
      <w:tr w:rsidR="00C1717E" w:rsidTr="005500B2">
        <w:trPr>
          <w:cantSplit/>
          <w:trHeight w:val="208"/>
          <w:ins w:id="921"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922" w:author="Derrick (ZTE)" w:date="2024-05-13T22:35:00Z"/>
                <w:rFonts w:cs="Arial"/>
              </w:rPr>
            </w:pPr>
            <w:ins w:id="923" w:author="Derrick (ZTE)" w:date="2024-05-13T22:35:00Z">
              <w:r>
                <w:rPr>
                  <w:rFonts w:cs="Arial"/>
                </w:rPr>
                <w:t>DRX</w:t>
              </w:r>
            </w:ins>
          </w:p>
        </w:tc>
        <w:tc>
          <w:tcPr>
            <w:tcW w:w="59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24" w:author="Derrick (ZTE)" w:date="2024-05-13T22:35:00Z"/>
              </w:rPr>
            </w:pPr>
            <w:ins w:id="925" w:author="Derrick (ZTE)" w:date="2024-05-13T22:35:00Z">
              <w:r>
                <w:t>s</w:t>
              </w:r>
            </w:ins>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26" w:author="Derrick (ZTE)" w:date="2024-05-13T22:35:00Z"/>
                <w:rFonts w:cs="Arial"/>
              </w:rPr>
            </w:pPr>
            <w:ins w:id="927"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28" w:author="Derrick (ZTE)" w:date="2024-05-13T22:35:00Z"/>
                <w:rFonts w:cs="Arial"/>
              </w:rPr>
            </w:pPr>
            <w:ins w:id="929" w:author="Derrick (ZTE)" w:date="2024-05-13T22:35:00Z">
              <w:r>
                <w:rPr>
                  <w:rFonts w:cs="Arial"/>
                </w:rPr>
                <w:t>0.64</w:t>
              </w:r>
            </w:ins>
          </w:p>
        </w:tc>
        <w:tc>
          <w:tcPr>
            <w:tcW w:w="3072"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930" w:author="Derrick (ZTE)" w:date="2024-05-13T22:35:00Z"/>
                <w:rFonts w:cs="Arial"/>
              </w:rPr>
            </w:pPr>
            <w:ins w:id="931" w:author="Derrick (ZTE)" w:date="2024-05-13T22:35:00Z">
              <w:r>
                <w:rPr>
                  <w:rFonts w:cs="Arial"/>
                </w:rPr>
                <w:t>ON</w:t>
              </w:r>
            </w:ins>
          </w:p>
        </w:tc>
      </w:tr>
      <w:tr w:rsidR="00C1717E" w:rsidTr="005500B2">
        <w:trPr>
          <w:cantSplit/>
          <w:trHeight w:val="614"/>
          <w:ins w:id="932"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933" w:author="Derrick (ZTE)" w:date="2024-05-13T22:35:00Z"/>
                <w:rFonts w:cs="Arial"/>
              </w:rPr>
            </w:pPr>
            <w:ins w:id="934" w:author="Derrick (ZTE)" w:date="2024-05-13T22: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935" w:author="Derrick (ZTE)" w:date="2024-05-13T22:35:00Z"/>
              </w:rPr>
            </w:pPr>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36" w:author="Derrick (ZTE)" w:date="2024-05-13T22:35:00Z"/>
                <w:rFonts w:cs="Arial"/>
              </w:rPr>
            </w:pPr>
            <w:ins w:id="937"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38" w:author="Derrick (ZTE)" w:date="2024-05-13T22:35:00Z"/>
              </w:rPr>
            </w:pPr>
            <w:ins w:id="939" w:author="Derrick (ZTE)" w:date="2024-05-13T22: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rsidR="00C1717E" w:rsidRDefault="00C1717E" w:rsidP="005500B2">
            <w:pPr>
              <w:pStyle w:val="TAL"/>
              <w:spacing w:line="256" w:lineRule="auto"/>
              <w:rPr>
                <w:ins w:id="940" w:author="Derrick (ZTE)" w:date="2024-05-13T22:35:00Z"/>
              </w:rPr>
            </w:pPr>
            <w:ins w:id="941" w:author="Derrick (ZTE)" w:date="2024-05-13T22:35:00Z">
              <w:r>
                <w:t>Synchronous cells.</w:t>
              </w:r>
            </w:ins>
          </w:p>
          <w:p w:rsidR="00C1717E" w:rsidRDefault="00C1717E" w:rsidP="005500B2">
            <w:pPr>
              <w:pStyle w:val="TAL"/>
              <w:spacing w:line="256" w:lineRule="auto"/>
              <w:rPr>
                <w:ins w:id="942" w:author="Derrick (ZTE)" w:date="2024-05-13T22:35:00Z"/>
              </w:rPr>
            </w:pPr>
          </w:p>
        </w:tc>
      </w:tr>
      <w:tr w:rsidR="00C1717E" w:rsidTr="005500B2">
        <w:trPr>
          <w:cantSplit/>
          <w:trHeight w:val="614"/>
          <w:ins w:id="943"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944" w:author="Derrick (ZTE)" w:date="2024-05-13T22:35:00Z"/>
                <w:rFonts w:cs="Arial"/>
              </w:rPr>
            </w:pPr>
            <w:ins w:id="945" w:author="Derrick (ZTE)" w:date="2024-05-13T22:35:00Z">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46" w:author="Derrick (ZTE)" w:date="2024-05-13T22:35:00Z"/>
              </w:rPr>
            </w:pPr>
            <w:ins w:id="947" w:author="Derrick (ZTE)" w:date="2024-05-13T22:35: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48" w:author="Derrick (ZTE)" w:date="2024-05-13T22:35:00Z"/>
                <w:rFonts w:cs="Arial"/>
              </w:rPr>
            </w:pPr>
            <w:ins w:id="949"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50" w:author="Derrick (ZTE)" w:date="2024-05-13T22:35:00Z"/>
              </w:rPr>
            </w:pPr>
            <w:ins w:id="951" w:author="Derrick (ZTE)" w:date="2024-05-13T22:35:00Z">
              <w:r>
                <w:t>3</w:t>
              </w:r>
            </w:ins>
          </w:p>
        </w:tc>
        <w:tc>
          <w:tcPr>
            <w:tcW w:w="3072" w:type="dxa"/>
            <w:tcBorders>
              <w:top w:val="single" w:sz="4" w:space="0" w:color="auto"/>
              <w:left w:val="single" w:sz="4" w:space="0" w:color="auto"/>
              <w:bottom w:val="single" w:sz="4" w:space="0" w:color="auto"/>
              <w:right w:val="single" w:sz="4" w:space="0" w:color="auto"/>
            </w:tcBorders>
          </w:tcPr>
          <w:p w:rsidR="00C1717E" w:rsidRDefault="00C1717E" w:rsidP="005500B2">
            <w:pPr>
              <w:pStyle w:val="TAL"/>
              <w:spacing w:line="256" w:lineRule="auto"/>
              <w:rPr>
                <w:ins w:id="952" w:author="Derrick (ZTE)" w:date="2024-05-13T22:35:00Z"/>
              </w:rPr>
            </w:pPr>
          </w:p>
        </w:tc>
      </w:tr>
      <w:tr w:rsidR="00C1717E" w:rsidTr="005500B2">
        <w:trPr>
          <w:cantSplit/>
          <w:trHeight w:val="614"/>
          <w:ins w:id="953"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954" w:author="Derrick (ZTE)" w:date="2024-05-13T22:35:00Z"/>
                <w:rFonts w:cs="Arial"/>
              </w:rPr>
            </w:pPr>
            <w:ins w:id="955" w:author="Derrick (ZTE)" w:date="2024-05-13T22:35:00Z">
              <w:r>
                <w:rPr>
                  <w:rFonts w:cs="Arial"/>
                </w:rPr>
                <w:lastRenderedPageBreak/>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56" w:author="Derrick (ZTE)" w:date="2024-05-13T22:35:00Z"/>
              </w:rPr>
            </w:pPr>
            <w:ins w:id="957" w:author="Derrick (ZTE)" w:date="2024-05-13T22:35: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58" w:author="Derrick (ZTE)" w:date="2024-05-13T22:35:00Z"/>
                <w:rFonts w:cs="Arial"/>
              </w:rPr>
            </w:pPr>
            <w:ins w:id="959"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60" w:author="Derrick (ZTE)" w:date="2024-05-13T22:35:00Z"/>
              </w:rPr>
            </w:pPr>
            <w:ins w:id="961" w:author="Derrick (ZTE)" w:date="2024-05-13T22:35:00Z">
              <w:r>
                <w:t>5</w:t>
              </w:r>
            </w:ins>
          </w:p>
        </w:tc>
        <w:tc>
          <w:tcPr>
            <w:tcW w:w="3072" w:type="dxa"/>
            <w:tcBorders>
              <w:top w:val="single" w:sz="4" w:space="0" w:color="auto"/>
              <w:left w:val="single" w:sz="4" w:space="0" w:color="auto"/>
              <w:bottom w:val="single" w:sz="4" w:space="0" w:color="auto"/>
              <w:right w:val="single" w:sz="4" w:space="0" w:color="auto"/>
            </w:tcBorders>
          </w:tcPr>
          <w:p w:rsidR="00C1717E" w:rsidRDefault="00C1717E" w:rsidP="005500B2">
            <w:pPr>
              <w:pStyle w:val="TAL"/>
              <w:spacing w:line="256" w:lineRule="auto"/>
              <w:rPr>
                <w:ins w:id="962" w:author="Derrick (ZTE)" w:date="2024-05-13T22:35:00Z"/>
              </w:rPr>
            </w:pPr>
          </w:p>
        </w:tc>
      </w:tr>
      <w:tr w:rsidR="00C1717E" w:rsidTr="005500B2">
        <w:trPr>
          <w:cantSplit/>
          <w:trHeight w:val="208"/>
          <w:ins w:id="963"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964" w:author="Derrick (ZTE)" w:date="2024-05-13T22:35:00Z"/>
                <w:rFonts w:cs="Arial"/>
              </w:rPr>
            </w:pPr>
            <w:ins w:id="965" w:author="Derrick (ZTE)" w:date="2024-05-13T22: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66" w:author="Derrick (ZTE)" w:date="2024-05-13T22:35:00Z"/>
              </w:rPr>
            </w:pPr>
            <w:ins w:id="967" w:author="Derrick (ZTE)" w:date="2024-05-13T22:35:00Z">
              <w:r>
                <w:t>s</w:t>
              </w:r>
            </w:ins>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68" w:author="Derrick (ZTE)" w:date="2024-05-13T22:35:00Z"/>
                <w:rFonts w:cs="Arial"/>
              </w:rPr>
            </w:pPr>
            <w:ins w:id="969" w:author="Derrick (ZTE)" w:date="2024-05-13T22:35: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70" w:author="Derrick (ZTE)" w:date="2024-05-13T22:35:00Z"/>
                <w:rFonts w:cs="Arial"/>
              </w:rPr>
            </w:pPr>
            <w:ins w:id="971" w:author="Derrick (ZTE)" w:date="2024-05-13T22: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rsidR="00C1717E" w:rsidRDefault="00C1717E" w:rsidP="005500B2">
            <w:pPr>
              <w:pStyle w:val="TAL"/>
              <w:spacing w:line="256" w:lineRule="auto"/>
              <w:rPr>
                <w:ins w:id="972" w:author="Derrick (ZTE)" w:date="2024-05-13T22:35:00Z"/>
                <w:rFonts w:cs="Arial"/>
              </w:rPr>
            </w:pPr>
          </w:p>
        </w:tc>
      </w:tr>
      <w:tr w:rsidR="00C1717E" w:rsidTr="005500B2">
        <w:trPr>
          <w:cantSplit/>
          <w:trHeight w:val="208"/>
          <w:ins w:id="973" w:author="Derrick (ZTE)" w:date="2024-05-13T22:35:00Z"/>
        </w:trPr>
        <w:tc>
          <w:tcPr>
            <w:tcW w:w="211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974" w:author="Derrick (ZTE)" w:date="2024-05-13T22:35:00Z"/>
              </w:rPr>
            </w:pPr>
            <w:ins w:id="975" w:author="Derrick (ZTE)" w:date="2024-05-13T22:35:00Z">
              <w:r>
                <w:t>T2</w:t>
              </w:r>
            </w:ins>
          </w:p>
        </w:tc>
        <w:tc>
          <w:tcPr>
            <w:tcW w:w="59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76" w:author="Derrick (ZTE)" w:date="2024-05-13T22:35:00Z"/>
              </w:rPr>
            </w:pPr>
            <w:ins w:id="977" w:author="Derrick (ZTE)" w:date="2024-05-13T22:35:00Z">
              <w:r>
                <w:t>s</w:t>
              </w:r>
            </w:ins>
          </w:p>
        </w:tc>
        <w:tc>
          <w:tcPr>
            <w:tcW w:w="1251"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78" w:author="Derrick (ZTE)" w:date="2024-05-13T22:35:00Z"/>
              </w:rPr>
            </w:pPr>
            <w:ins w:id="979" w:author="Derrick (ZTE)" w:date="2024-05-13T22:35:00Z">
              <w:r>
                <w:t>Config 1</w:t>
              </w:r>
            </w:ins>
          </w:p>
        </w:tc>
        <w:tc>
          <w:tcPr>
            <w:tcW w:w="250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980" w:author="Derrick (ZTE)" w:date="2024-05-13T22:35:00Z"/>
              </w:rPr>
            </w:pPr>
            <w:ins w:id="981" w:author="Derrick (ZTE)" w:date="2024-05-13T22:35:00Z">
              <w:r>
                <w:t>7</w:t>
              </w:r>
            </w:ins>
          </w:p>
        </w:tc>
        <w:tc>
          <w:tcPr>
            <w:tcW w:w="3072" w:type="dxa"/>
            <w:tcBorders>
              <w:top w:val="single" w:sz="4" w:space="0" w:color="auto"/>
              <w:left w:val="single" w:sz="4" w:space="0" w:color="auto"/>
              <w:bottom w:val="single" w:sz="4" w:space="0" w:color="auto"/>
              <w:right w:val="single" w:sz="4" w:space="0" w:color="auto"/>
            </w:tcBorders>
          </w:tcPr>
          <w:p w:rsidR="00C1717E" w:rsidRDefault="00C1717E" w:rsidP="005500B2">
            <w:pPr>
              <w:pStyle w:val="TAL"/>
              <w:spacing w:line="256" w:lineRule="auto"/>
              <w:rPr>
                <w:ins w:id="982" w:author="Derrick (ZTE)" w:date="2024-05-13T22:35:00Z"/>
              </w:rPr>
            </w:pPr>
          </w:p>
        </w:tc>
      </w:tr>
    </w:tbl>
    <w:p w:rsidR="00C1717E" w:rsidRDefault="00C1717E" w:rsidP="00C1717E">
      <w:pPr>
        <w:rPr>
          <w:ins w:id="983" w:author="Derrick (ZTE)" w:date="2024-05-13T22:35:00Z"/>
        </w:rPr>
      </w:pPr>
    </w:p>
    <w:p w:rsidR="00C1717E" w:rsidRDefault="00C1717E" w:rsidP="00C1717E">
      <w:pPr>
        <w:pStyle w:val="TH"/>
        <w:rPr>
          <w:ins w:id="984" w:author="Derrick (ZTE)" w:date="2024-05-13T22:35:00Z"/>
        </w:rPr>
      </w:pPr>
      <w:ins w:id="985" w:author="Derrick (ZTE)" w:date="2024-05-13T22:35:00Z">
        <w:r>
          <w:t>Table A.7.8.4.1.1-3: Cell-specific test parameters for PRS RSRPP measurement reporting delay</w:t>
        </w:r>
      </w:ins>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47"/>
        <w:gridCol w:w="939"/>
        <w:gridCol w:w="1046"/>
        <w:gridCol w:w="1158"/>
      </w:tblGrid>
      <w:tr w:rsidR="00C1717E" w:rsidTr="005500B2">
        <w:trPr>
          <w:cantSplit/>
          <w:trHeight w:val="187"/>
          <w:ins w:id="986" w:author="Derrick (ZTE)" w:date="2024-05-13T22:35:00Z"/>
        </w:trPr>
        <w:tc>
          <w:tcPr>
            <w:tcW w:w="2626" w:type="dxa"/>
            <w:gridSpan w:val="2"/>
            <w:tcBorders>
              <w:top w:val="single" w:sz="4" w:space="0" w:color="auto"/>
              <w:left w:val="single" w:sz="4" w:space="0" w:color="auto"/>
              <w:bottom w:val="nil"/>
              <w:right w:val="single" w:sz="4" w:space="0" w:color="auto"/>
            </w:tcBorders>
            <w:hideMark/>
          </w:tcPr>
          <w:p w:rsidR="00C1717E" w:rsidRDefault="00C1717E" w:rsidP="005500B2">
            <w:pPr>
              <w:pStyle w:val="TAH"/>
              <w:spacing w:line="256" w:lineRule="auto"/>
              <w:rPr>
                <w:ins w:id="987" w:author="Derrick (ZTE)" w:date="2024-05-13T22:35:00Z"/>
                <w:rFonts w:cs="Arial"/>
              </w:rPr>
            </w:pPr>
            <w:ins w:id="988" w:author="Derrick (ZTE)" w:date="2024-05-13T22:35:00Z">
              <w:r>
                <w:t>Parameter</w:t>
              </w:r>
            </w:ins>
          </w:p>
        </w:tc>
        <w:tc>
          <w:tcPr>
            <w:tcW w:w="877" w:type="dxa"/>
            <w:tcBorders>
              <w:top w:val="single" w:sz="4" w:space="0" w:color="auto"/>
              <w:left w:val="single" w:sz="4" w:space="0" w:color="auto"/>
              <w:bottom w:val="nil"/>
              <w:right w:val="single" w:sz="4" w:space="0" w:color="auto"/>
            </w:tcBorders>
            <w:hideMark/>
          </w:tcPr>
          <w:p w:rsidR="00C1717E" w:rsidRDefault="00C1717E" w:rsidP="005500B2">
            <w:pPr>
              <w:pStyle w:val="TAH"/>
              <w:spacing w:line="256" w:lineRule="auto"/>
              <w:rPr>
                <w:ins w:id="989" w:author="Derrick (ZTE)" w:date="2024-05-13T22:35:00Z"/>
                <w:rFonts w:cs="Arial"/>
              </w:rPr>
            </w:pPr>
            <w:ins w:id="990" w:author="Derrick (ZTE)" w:date="2024-05-13T22:35:00Z">
              <w: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991" w:author="Derrick (ZTE)" w:date="2024-05-13T22:35:00Z"/>
              </w:rPr>
            </w:pPr>
            <w:ins w:id="992" w:author="Derrick (ZTE)" w:date="2024-05-13T22:35:00Z">
              <w:r>
                <w:rPr>
                  <w:rFonts w:cs="Arial"/>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993" w:author="Derrick (ZTE)" w:date="2024-05-13T22:35:00Z"/>
                <w:rFonts w:cs="Arial"/>
              </w:rPr>
            </w:pPr>
            <w:ins w:id="994" w:author="Derrick (ZTE)" w:date="2024-05-13T22:35: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995" w:author="Derrick (ZTE)" w:date="2024-05-13T22:35:00Z"/>
                <w:rFonts w:cs="Arial"/>
              </w:rPr>
            </w:pPr>
            <w:ins w:id="996" w:author="Derrick (ZTE)" w:date="2024-05-13T22:35:00Z">
              <w:r>
                <w:t>Cell 2</w:t>
              </w:r>
            </w:ins>
          </w:p>
        </w:tc>
      </w:tr>
      <w:tr w:rsidR="00C1717E" w:rsidTr="005500B2">
        <w:trPr>
          <w:cantSplit/>
          <w:trHeight w:val="187"/>
          <w:ins w:id="997" w:author="Derrick (ZTE)" w:date="2024-05-13T22:35:00Z"/>
        </w:trPr>
        <w:tc>
          <w:tcPr>
            <w:tcW w:w="2626" w:type="dxa"/>
            <w:gridSpan w:val="2"/>
            <w:tcBorders>
              <w:top w:val="nil"/>
              <w:left w:val="single" w:sz="4" w:space="0" w:color="auto"/>
              <w:bottom w:val="single" w:sz="4" w:space="0" w:color="auto"/>
              <w:right w:val="single" w:sz="4" w:space="0" w:color="auto"/>
            </w:tcBorders>
          </w:tcPr>
          <w:p w:rsidR="00C1717E" w:rsidRDefault="00C1717E" w:rsidP="005500B2">
            <w:pPr>
              <w:pStyle w:val="TAH"/>
              <w:spacing w:line="256" w:lineRule="auto"/>
              <w:rPr>
                <w:ins w:id="998" w:author="Derrick (ZTE)" w:date="2024-05-13T22:35:00Z"/>
                <w:rFonts w:cs="Arial"/>
              </w:rPr>
            </w:pPr>
          </w:p>
        </w:tc>
        <w:tc>
          <w:tcPr>
            <w:tcW w:w="877" w:type="dxa"/>
            <w:tcBorders>
              <w:top w:val="nil"/>
              <w:left w:val="single" w:sz="4" w:space="0" w:color="auto"/>
              <w:bottom w:val="single" w:sz="4" w:space="0" w:color="auto"/>
              <w:right w:val="single" w:sz="4" w:space="0" w:color="auto"/>
            </w:tcBorders>
          </w:tcPr>
          <w:p w:rsidR="00C1717E" w:rsidRDefault="00C1717E" w:rsidP="005500B2">
            <w:pPr>
              <w:pStyle w:val="TAH"/>
              <w:spacing w:line="256" w:lineRule="auto"/>
              <w:rPr>
                <w:ins w:id="999" w:author="Derrick (ZTE)" w:date="2024-05-13T22:35:00Z"/>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rsidR="00C1717E" w:rsidRDefault="00C1717E" w:rsidP="005500B2">
            <w:pPr>
              <w:spacing w:after="0"/>
              <w:rPr>
                <w:ins w:id="1000" w:author="Derrick (ZTE)" w:date="2024-05-13T22:35:00Z"/>
                <w:rFonts w:ascii="Arial" w:hAnsi="Arial"/>
                <w:b/>
                <w:sz w:val="18"/>
              </w:rPr>
            </w:pPr>
          </w:p>
        </w:tc>
        <w:tc>
          <w:tcPr>
            <w:tcW w:w="84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1001" w:author="Derrick (ZTE)" w:date="2024-05-13T22:35:00Z"/>
                <w:rFonts w:cs="Arial"/>
              </w:rPr>
            </w:pPr>
            <w:ins w:id="1002" w:author="Derrick (ZTE)" w:date="2024-05-13T22:35:00Z">
              <w:r>
                <w:t>T1</w:t>
              </w:r>
            </w:ins>
          </w:p>
        </w:tc>
        <w:tc>
          <w:tcPr>
            <w:tcW w:w="939"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1003" w:author="Derrick (ZTE)" w:date="2024-05-13T22:35:00Z"/>
                <w:rFonts w:cs="Arial"/>
              </w:rPr>
            </w:pPr>
            <w:ins w:id="1004" w:author="Derrick (ZTE)" w:date="2024-05-13T22:35:00Z">
              <w:r>
                <w:t>T2</w:t>
              </w:r>
            </w:ins>
          </w:p>
        </w:tc>
        <w:tc>
          <w:tcPr>
            <w:tcW w:w="104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1005" w:author="Derrick (ZTE)" w:date="2024-05-13T22:35:00Z"/>
                <w:rFonts w:cs="Arial"/>
              </w:rPr>
            </w:pPr>
            <w:ins w:id="1006" w:author="Derrick (ZTE)" w:date="2024-05-13T22:35:00Z">
              <w:r>
                <w:t>T1</w:t>
              </w:r>
            </w:ins>
          </w:p>
        </w:tc>
        <w:tc>
          <w:tcPr>
            <w:tcW w:w="1158"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H"/>
              <w:spacing w:line="256" w:lineRule="auto"/>
              <w:rPr>
                <w:ins w:id="1007" w:author="Derrick (ZTE)" w:date="2024-05-13T22:35:00Z"/>
                <w:rFonts w:cs="Arial"/>
              </w:rPr>
            </w:pPr>
            <w:ins w:id="1008" w:author="Derrick (ZTE)" w:date="2024-05-13T22:35:00Z">
              <w:r>
                <w:t>T2</w:t>
              </w:r>
            </w:ins>
          </w:p>
        </w:tc>
      </w:tr>
      <w:tr w:rsidR="00C1717E" w:rsidTr="005500B2">
        <w:trPr>
          <w:cantSplit/>
          <w:trHeight w:val="187"/>
          <w:ins w:id="1009"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010" w:author="Derrick (ZTE)" w:date="2024-05-13T22:35:00Z"/>
              </w:rPr>
            </w:pPr>
            <w:ins w:id="1011" w:author="Derrick (ZTE)" w:date="2024-05-13T22:35:00Z">
              <w:r>
                <w:t>AoA setup</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012" w:author="Derrick (ZTE)" w:date="2024-05-13T22:35:00Z"/>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13" w:author="Derrick (ZTE)" w:date="2024-05-13T22:35:00Z"/>
              </w:rPr>
            </w:pPr>
            <w:ins w:id="1014" w:author="Derrick (ZTE)" w:date="2024-05-13T22:35:00Z">
              <w: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15" w:author="Derrick (ZTE)" w:date="2024-05-13T22:35:00Z"/>
                <w:rFonts w:cs="v4.2.0"/>
              </w:rPr>
            </w:pPr>
            <w:ins w:id="1016" w:author="Derrick (ZTE)" w:date="2024-05-13T22:35:00Z">
              <w:r>
                <w:rPr>
                  <w:rFonts w:cs="v4.2.0"/>
                </w:rPr>
                <w:t>Setup 1 as specified in clause A.3.15</w:t>
              </w:r>
            </w:ins>
          </w:p>
        </w:tc>
      </w:tr>
      <w:tr w:rsidR="00C1717E" w:rsidTr="005500B2">
        <w:trPr>
          <w:cantSplit/>
          <w:trHeight w:val="187"/>
          <w:ins w:id="1017"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018" w:author="Derrick (ZTE)" w:date="2024-05-13T22:35:00Z"/>
              </w:rPr>
            </w:pPr>
            <w:ins w:id="1019" w:author="Derrick (ZTE)" w:date="2024-05-13T22:35:00Z">
              <w:r>
                <w:rPr>
                  <w:noProof/>
                  <w:position w:val="-12"/>
                </w:rPr>
                <w:t>Beam Assumption</w:t>
              </w:r>
              <w:r>
                <w:rPr>
                  <w:noProof/>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020" w:author="Derrick (ZTE)" w:date="2024-05-13T22:35:00Z"/>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21" w:author="Derrick (ZTE)" w:date="2024-05-13T22:35:00Z"/>
              </w:rPr>
            </w:pPr>
            <w:ins w:id="1022"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23" w:author="Derrick (ZTE)" w:date="2024-05-13T22:35:00Z"/>
                <w:rFonts w:cs="v4.2.0"/>
              </w:rPr>
            </w:pPr>
            <w:ins w:id="1024" w:author="Derrick (ZTE)" w:date="2024-05-13T22:35:00Z">
              <w:r>
                <w:t>Rough</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25" w:author="Derrick (ZTE)" w:date="2024-05-13T22:35:00Z"/>
                <w:rFonts w:cs="v4.2.0"/>
              </w:rPr>
            </w:pPr>
            <w:ins w:id="1026" w:author="Derrick (ZTE)" w:date="2024-05-13T22:35:00Z">
              <w:r>
                <w:t>Rough</w:t>
              </w:r>
            </w:ins>
          </w:p>
        </w:tc>
      </w:tr>
      <w:tr w:rsidR="00C1717E" w:rsidTr="005500B2">
        <w:trPr>
          <w:cantSplit/>
          <w:trHeight w:val="187"/>
          <w:ins w:id="1027"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028" w:author="Derrick (ZTE)" w:date="2024-05-13T22:35:00Z"/>
              </w:rPr>
            </w:pPr>
            <w:ins w:id="1029" w:author="Derrick (ZTE)" w:date="2024-05-13T22:35: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030" w:author="Derrick (ZTE)" w:date="2024-05-13T22:35:00Z"/>
                <w:rFonts w:cs="v4.2.0"/>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31" w:author="Derrick (ZTE)" w:date="2024-05-13T22:35:00Z"/>
              </w:rPr>
            </w:pPr>
            <w:ins w:id="1032"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33" w:author="Derrick (ZTE)" w:date="2024-05-13T22:35:00Z"/>
              </w:rPr>
            </w:pPr>
            <w:ins w:id="1034" w:author="Derrick (ZTE)" w:date="2024-05-13T22:35:00Z">
              <w: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35" w:author="Derrick (ZTE)" w:date="2024-05-13T22:35:00Z"/>
              </w:rPr>
            </w:pPr>
            <w:ins w:id="1036" w:author="Derrick (ZTE)" w:date="2024-05-13T22:35:00Z">
              <w:r>
                <w:t>TDDConf.3.1</w:t>
              </w:r>
            </w:ins>
          </w:p>
        </w:tc>
      </w:tr>
      <w:tr w:rsidR="00C1717E" w:rsidTr="005500B2">
        <w:trPr>
          <w:cantSplit/>
          <w:trHeight w:val="187"/>
          <w:ins w:id="1037"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038" w:author="Derrick (ZTE)" w:date="2024-05-13T22:35:00Z"/>
              </w:rPr>
            </w:pPr>
            <w:ins w:id="1039" w:author="Derrick (ZTE)" w:date="2024-05-13T22:35:00Z">
              <w:r>
                <w:t>Duplex mode</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040" w:author="Derrick (ZTE)" w:date="2024-05-13T22:35:00Z"/>
                <w:rFonts w:cs="v4.2.0"/>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41" w:author="Derrick (ZTE)" w:date="2024-05-13T22:35:00Z"/>
              </w:rPr>
            </w:pPr>
            <w:ins w:id="1042"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43" w:author="Derrick (ZTE)" w:date="2024-05-13T22:35:00Z"/>
              </w:rPr>
            </w:pPr>
            <w:ins w:id="1044" w:author="Derrick (ZTE)" w:date="2024-05-13T22:35:00Z">
              <w: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45" w:author="Derrick (ZTE)" w:date="2024-05-13T22:35:00Z"/>
              </w:rPr>
            </w:pPr>
            <w:ins w:id="1046" w:author="Derrick (ZTE)" w:date="2024-05-13T22:35:00Z">
              <w:r>
                <w:t>TDD</w:t>
              </w:r>
            </w:ins>
          </w:p>
        </w:tc>
      </w:tr>
      <w:tr w:rsidR="00C1717E" w:rsidTr="005500B2">
        <w:trPr>
          <w:cantSplit/>
          <w:trHeight w:val="187"/>
          <w:ins w:id="1047"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048" w:author="Derrick (ZTE)" w:date="2024-05-13T22:35:00Z"/>
              </w:rPr>
            </w:pPr>
            <w:ins w:id="1049" w:author="Derrick (ZTE)" w:date="2024-05-13T22:35:00Z">
              <w:r>
                <w:rPr>
                  <w:bCs/>
                </w:rPr>
                <w:t>BW</w:t>
              </w:r>
              <w:r>
                <w:rPr>
                  <w:vertAlign w:val="subscript"/>
                </w:rPr>
                <w:t>channel</w:t>
              </w:r>
            </w:ins>
          </w:p>
        </w:tc>
        <w:tc>
          <w:tcPr>
            <w:tcW w:w="87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50" w:author="Derrick (ZTE)" w:date="2024-05-13T22:35:00Z"/>
              </w:rPr>
            </w:pPr>
            <w:ins w:id="1051" w:author="Derrick (ZTE)" w:date="2024-05-13T22:35:00Z">
              <w:r>
                <w:rPr>
                  <w:rFonts w:cs="v4.2.0"/>
                </w:rPr>
                <w:t>MHz</w:t>
              </w:r>
            </w:ins>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52" w:author="Derrick (ZTE)" w:date="2024-05-13T22:35:00Z"/>
              </w:rPr>
            </w:pPr>
            <w:ins w:id="1053"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54" w:author="Derrick (ZTE)" w:date="2024-05-13T22:35:00Z"/>
                <w:szCs w:val="18"/>
              </w:rPr>
            </w:pPr>
            <w:ins w:id="1055" w:author="Derrick (ZTE)" w:date="2024-05-13T22:3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56" w:author="Derrick (ZTE)" w:date="2024-05-13T22:35:00Z"/>
                <w:szCs w:val="18"/>
              </w:rPr>
            </w:pPr>
            <w:ins w:id="1057" w:author="Derrick (ZTE)" w:date="2024-05-13T22:3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p>
        </w:tc>
      </w:tr>
      <w:tr w:rsidR="00C1717E" w:rsidTr="005500B2">
        <w:trPr>
          <w:cantSplit/>
          <w:trHeight w:val="187"/>
          <w:ins w:id="1058"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059" w:author="Derrick (ZTE)" w:date="2024-05-13T22:35:00Z"/>
                <w:bCs/>
              </w:rPr>
            </w:pPr>
            <w:ins w:id="1060" w:author="Derrick (ZTE)" w:date="2024-05-13T22:35:00Z">
              <w:r>
                <w:t>BWP BW</w:t>
              </w:r>
            </w:ins>
          </w:p>
        </w:tc>
        <w:tc>
          <w:tcPr>
            <w:tcW w:w="87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61" w:author="Derrick (ZTE)" w:date="2024-05-13T22:35:00Z"/>
              </w:rPr>
            </w:pPr>
            <w:ins w:id="1062" w:author="Derrick (ZTE)" w:date="2024-05-13T22:35:00Z">
              <w:r>
                <w:t>MHz</w:t>
              </w:r>
            </w:ins>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63" w:author="Derrick (ZTE)" w:date="2024-05-13T22:35:00Z"/>
              </w:rPr>
            </w:pPr>
            <w:ins w:id="1064"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65" w:author="Derrick (ZTE)" w:date="2024-05-13T22:35:00Z"/>
                <w:szCs w:val="18"/>
              </w:rPr>
            </w:pPr>
            <w:ins w:id="1066" w:author="Derrick (ZTE)" w:date="2024-05-13T22:3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67" w:author="Derrick (ZTE)" w:date="2024-05-13T22:35:00Z"/>
                <w:szCs w:val="18"/>
              </w:rPr>
            </w:pPr>
            <w:ins w:id="1068" w:author="Derrick (ZTE)" w:date="2024-05-13T22:3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p>
        </w:tc>
      </w:tr>
      <w:tr w:rsidR="00C1717E" w:rsidTr="005500B2">
        <w:trPr>
          <w:cantSplit/>
          <w:trHeight w:val="187"/>
          <w:ins w:id="1069" w:author="Derrick (ZTE)" w:date="2024-05-13T22:35:00Z"/>
        </w:trPr>
        <w:tc>
          <w:tcPr>
            <w:tcW w:w="1311" w:type="dxa"/>
            <w:tcBorders>
              <w:top w:val="single" w:sz="4" w:space="0" w:color="auto"/>
              <w:left w:val="single" w:sz="4" w:space="0" w:color="auto"/>
              <w:bottom w:val="nil"/>
              <w:right w:val="single" w:sz="4" w:space="0" w:color="auto"/>
            </w:tcBorders>
            <w:hideMark/>
          </w:tcPr>
          <w:p w:rsidR="00C1717E" w:rsidRDefault="00C1717E" w:rsidP="005500B2">
            <w:pPr>
              <w:pStyle w:val="TAL"/>
              <w:spacing w:line="256" w:lineRule="auto"/>
              <w:rPr>
                <w:ins w:id="1070" w:author="Derrick (ZTE)" w:date="2024-05-13T22:35:00Z"/>
              </w:rPr>
            </w:pPr>
            <w:ins w:id="1071" w:author="Derrick (ZTE)" w:date="2024-05-13T22:35:00Z">
              <w:r>
                <w:t>BWP configuration</w:t>
              </w:r>
            </w:ins>
          </w:p>
        </w:tc>
        <w:tc>
          <w:tcPr>
            <w:tcW w:w="131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072" w:author="Derrick (ZTE)" w:date="2024-05-13T22:35:00Z"/>
              </w:rPr>
            </w:pPr>
            <w:ins w:id="1073" w:author="Derrick (ZTE)" w:date="2024-05-13T22:35:00Z">
              <w:r>
                <w:t>Initial DL BWP</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074" w:author="Derrick (ZTE)" w:date="2024-05-13T22:35:00Z"/>
              </w:rPr>
            </w:pPr>
          </w:p>
        </w:tc>
        <w:tc>
          <w:tcPr>
            <w:tcW w:w="1457" w:type="dxa"/>
            <w:tcBorders>
              <w:top w:val="single" w:sz="4" w:space="0" w:color="auto"/>
              <w:left w:val="single" w:sz="4" w:space="0" w:color="auto"/>
              <w:bottom w:val="nil"/>
              <w:right w:val="single" w:sz="4" w:space="0" w:color="auto"/>
            </w:tcBorders>
            <w:hideMark/>
          </w:tcPr>
          <w:p w:rsidR="00C1717E" w:rsidRDefault="00C1717E" w:rsidP="005500B2">
            <w:pPr>
              <w:pStyle w:val="TAC"/>
              <w:spacing w:line="256" w:lineRule="auto"/>
              <w:rPr>
                <w:ins w:id="1075" w:author="Derrick (ZTE)" w:date="2024-05-13T22:35:00Z"/>
              </w:rPr>
            </w:pPr>
            <w:ins w:id="1076" w:author="Derrick (ZTE)" w:date="2024-05-13T22:35:00Z">
              <w:r>
                <w:t>Config</w:t>
              </w:r>
              <w:r>
                <w:rPr>
                  <w:szCs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77" w:author="Derrick (ZTE)" w:date="2024-05-13T22:35:00Z"/>
              </w:rPr>
            </w:pPr>
            <w:ins w:id="1078" w:author="Derrick (ZTE)" w:date="2024-05-13T22:35: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79" w:author="Derrick (ZTE)" w:date="2024-05-13T22:35:00Z"/>
              </w:rPr>
            </w:pPr>
            <w:ins w:id="1080" w:author="Derrick (ZTE)" w:date="2024-05-13T22:35:00Z">
              <w:r>
                <w:t>N/A</w:t>
              </w:r>
            </w:ins>
          </w:p>
        </w:tc>
      </w:tr>
      <w:tr w:rsidR="00C1717E" w:rsidTr="005500B2">
        <w:trPr>
          <w:cantSplit/>
          <w:trHeight w:val="187"/>
          <w:ins w:id="1081" w:author="Derrick (ZTE)" w:date="2024-05-13T22:35:00Z"/>
        </w:trPr>
        <w:tc>
          <w:tcPr>
            <w:tcW w:w="1311" w:type="dxa"/>
            <w:tcBorders>
              <w:top w:val="nil"/>
              <w:left w:val="single" w:sz="4" w:space="0" w:color="auto"/>
              <w:bottom w:val="nil"/>
              <w:right w:val="single" w:sz="4" w:space="0" w:color="auto"/>
            </w:tcBorders>
          </w:tcPr>
          <w:p w:rsidR="00C1717E" w:rsidRDefault="00C1717E" w:rsidP="005500B2">
            <w:pPr>
              <w:pStyle w:val="TAL"/>
              <w:spacing w:line="256" w:lineRule="auto"/>
              <w:rPr>
                <w:ins w:id="1082" w:author="Derrick (ZTE)" w:date="2024-05-13T22:35:00Z"/>
              </w:rPr>
            </w:pPr>
          </w:p>
        </w:tc>
        <w:tc>
          <w:tcPr>
            <w:tcW w:w="131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083" w:author="Derrick (ZTE)" w:date="2024-05-13T22:35:00Z"/>
              </w:rPr>
            </w:pPr>
            <w:ins w:id="1084" w:author="Derrick (ZTE)" w:date="2024-05-13T22:35:00Z">
              <w:r>
                <w:t>Initial UL BWP</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085" w:author="Derrick (ZTE)" w:date="2024-05-13T22:35:00Z"/>
              </w:rPr>
            </w:pPr>
          </w:p>
        </w:tc>
        <w:tc>
          <w:tcPr>
            <w:tcW w:w="1457" w:type="dxa"/>
            <w:tcBorders>
              <w:top w:val="nil"/>
              <w:left w:val="single" w:sz="4" w:space="0" w:color="auto"/>
              <w:bottom w:val="nil"/>
              <w:right w:val="single" w:sz="4" w:space="0" w:color="auto"/>
            </w:tcBorders>
          </w:tcPr>
          <w:p w:rsidR="00C1717E" w:rsidRDefault="00C1717E" w:rsidP="005500B2">
            <w:pPr>
              <w:pStyle w:val="TAC"/>
              <w:spacing w:line="256" w:lineRule="auto"/>
              <w:rPr>
                <w:ins w:id="1086" w:author="Derrick (ZTE)" w:date="2024-05-13T22:35:00Z"/>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87" w:author="Derrick (ZTE)" w:date="2024-05-13T22:35:00Z"/>
              </w:rPr>
            </w:pPr>
            <w:ins w:id="1088" w:author="Derrick (ZTE)" w:date="2024-05-13T22:35:00Z">
              <w: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89" w:author="Derrick (ZTE)" w:date="2024-05-13T22:35:00Z"/>
              </w:rPr>
            </w:pPr>
            <w:ins w:id="1090" w:author="Derrick (ZTE)" w:date="2024-05-13T22:35:00Z">
              <w:r>
                <w:t>N/A</w:t>
              </w:r>
            </w:ins>
          </w:p>
        </w:tc>
      </w:tr>
      <w:tr w:rsidR="00C1717E" w:rsidTr="005500B2">
        <w:trPr>
          <w:cantSplit/>
          <w:trHeight w:val="187"/>
          <w:ins w:id="1091" w:author="Derrick (ZTE)" w:date="2024-05-13T22:35:00Z"/>
        </w:trPr>
        <w:tc>
          <w:tcPr>
            <w:tcW w:w="1311" w:type="dxa"/>
            <w:tcBorders>
              <w:top w:val="nil"/>
              <w:left w:val="single" w:sz="4" w:space="0" w:color="auto"/>
              <w:bottom w:val="single" w:sz="4" w:space="0" w:color="auto"/>
              <w:right w:val="single" w:sz="4" w:space="0" w:color="auto"/>
            </w:tcBorders>
          </w:tcPr>
          <w:p w:rsidR="00C1717E" w:rsidRDefault="00C1717E" w:rsidP="005500B2">
            <w:pPr>
              <w:pStyle w:val="TAL"/>
              <w:spacing w:line="256" w:lineRule="auto"/>
              <w:rPr>
                <w:ins w:id="1092" w:author="Derrick (ZTE)" w:date="2024-05-13T22:35:00Z"/>
                <w:bCs/>
              </w:rPr>
            </w:pPr>
          </w:p>
        </w:tc>
        <w:tc>
          <w:tcPr>
            <w:tcW w:w="1315"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093" w:author="Derrick (ZTE)" w:date="2024-05-13T22:35:00Z"/>
                <w:bCs/>
              </w:rPr>
            </w:pPr>
            <w:ins w:id="1094" w:author="Derrick (ZTE)" w:date="2024-05-13T22:35: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095" w:author="Derrick (ZTE)" w:date="2024-05-13T22:35:00Z"/>
              </w:rPr>
            </w:pPr>
          </w:p>
        </w:tc>
        <w:tc>
          <w:tcPr>
            <w:tcW w:w="1457" w:type="dxa"/>
            <w:tcBorders>
              <w:top w:val="nil"/>
              <w:left w:val="single" w:sz="4" w:space="0" w:color="auto"/>
              <w:bottom w:val="single" w:sz="4" w:space="0" w:color="auto"/>
              <w:right w:val="single" w:sz="4" w:space="0" w:color="auto"/>
            </w:tcBorders>
          </w:tcPr>
          <w:p w:rsidR="00C1717E" w:rsidRDefault="00C1717E" w:rsidP="005500B2">
            <w:pPr>
              <w:pStyle w:val="TAC"/>
              <w:spacing w:line="256" w:lineRule="auto"/>
              <w:rPr>
                <w:ins w:id="1096" w:author="Derrick (ZTE)" w:date="2024-05-13T22:35:00Z"/>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97" w:author="Derrick (ZTE)" w:date="2024-05-13T22:35:00Z"/>
              </w:rPr>
            </w:pPr>
            <w:ins w:id="1098" w:author="Derrick (ZTE)" w:date="2024-05-13T22:35:00Z">
              <w:r>
                <w:t>ULBWP.1.1</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099" w:author="Derrick (ZTE)" w:date="2024-05-13T22:35:00Z"/>
              </w:rPr>
            </w:pPr>
            <w:ins w:id="1100" w:author="Derrick (ZTE)" w:date="2024-05-13T22:35:00Z">
              <w:r>
                <w:t>N/A</w:t>
              </w:r>
            </w:ins>
          </w:p>
        </w:tc>
      </w:tr>
      <w:tr w:rsidR="00C1717E" w:rsidTr="005500B2">
        <w:trPr>
          <w:cantSplit/>
          <w:trHeight w:val="187"/>
          <w:ins w:id="1101"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102" w:author="Derrick (ZTE)" w:date="2024-05-13T22:35:00Z"/>
              </w:rPr>
            </w:pPr>
            <w:ins w:id="1103" w:author="Derrick (ZTE)" w:date="2024-05-13T22:35: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04" w:author="Derrick (ZTE)" w:date="2024-05-13T22:35:00Z"/>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05" w:author="Derrick (ZTE)" w:date="2024-05-13T22:35:00Z"/>
              </w:rPr>
            </w:pPr>
            <w:ins w:id="1106"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07" w:author="Derrick (ZTE)" w:date="2024-05-13T22:35:00Z"/>
              </w:rPr>
            </w:pPr>
          </w:p>
          <w:p w:rsidR="00C1717E" w:rsidRDefault="00C1717E" w:rsidP="005500B2">
            <w:pPr>
              <w:pStyle w:val="TAC"/>
              <w:spacing w:line="256" w:lineRule="auto"/>
              <w:rPr>
                <w:ins w:id="1108" w:author="Derrick (ZTE)" w:date="2024-05-13T22:35:00Z"/>
                <w:rFonts w:cs="v4.2.0"/>
              </w:rPr>
            </w:pPr>
            <w:ins w:id="1109" w:author="Derrick (ZTE)" w:date="2024-05-13T22:35:00Z">
              <w:r>
                <w:t>OP.1</w:t>
              </w:r>
            </w:ins>
          </w:p>
        </w:tc>
        <w:tc>
          <w:tcPr>
            <w:tcW w:w="2204" w:type="dxa"/>
            <w:gridSpan w:val="2"/>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10" w:author="Derrick (ZTE)" w:date="2024-05-13T22:35:00Z"/>
              </w:rPr>
            </w:pPr>
          </w:p>
          <w:p w:rsidR="00C1717E" w:rsidRDefault="00C1717E" w:rsidP="005500B2">
            <w:pPr>
              <w:pStyle w:val="TAC"/>
              <w:spacing w:line="256" w:lineRule="auto"/>
              <w:rPr>
                <w:ins w:id="1111" w:author="Derrick (ZTE)" w:date="2024-05-13T22:35:00Z"/>
                <w:rFonts w:cs="v4.2.0"/>
              </w:rPr>
            </w:pPr>
            <w:ins w:id="1112" w:author="Derrick (ZTE)" w:date="2024-05-13T22:35:00Z">
              <w:r>
                <w:t>OP.1</w:t>
              </w:r>
            </w:ins>
          </w:p>
        </w:tc>
      </w:tr>
      <w:tr w:rsidR="00C1717E" w:rsidTr="005500B2">
        <w:trPr>
          <w:cantSplit/>
          <w:trHeight w:val="187"/>
          <w:ins w:id="1113"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114" w:author="Derrick (ZTE)" w:date="2024-05-13T22:35:00Z"/>
              </w:rPr>
            </w:pPr>
            <w:ins w:id="1115" w:author="Derrick (ZTE)" w:date="2024-05-13T22:35: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16" w:author="Derrick (ZTE)" w:date="2024-05-13T22:35:00Z"/>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17" w:author="Derrick (ZTE)" w:date="2024-05-13T22:35:00Z"/>
              </w:rPr>
            </w:pPr>
            <w:ins w:id="1118"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19" w:author="Derrick (ZTE)" w:date="2024-05-13T22:35:00Z"/>
              </w:rPr>
            </w:pPr>
            <w:ins w:id="1120" w:author="Derrick (ZTE)" w:date="2024-05-13T22:35:00Z">
              <w:r>
                <w:t>SR.3.1 TDD</w:t>
              </w:r>
            </w:ins>
          </w:p>
          <w:p w:rsidR="00C1717E" w:rsidRDefault="00C1717E" w:rsidP="005500B2">
            <w:pPr>
              <w:pStyle w:val="TAC"/>
              <w:spacing w:line="256" w:lineRule="auto"/>
              <w:rPr>
                <w:ins w:id="1121" w:author="Derrick (ZTE)" w:date="2024-05-13T22:35:00Z"/>
              </w:rPr>
            </w:pPr>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22" w:author="Derrick (ZTE)" w:date="2024-05-13T22:35:00Z"/>
              </w:rPr>
            </w:pPr>
            <w:ins w:id="1123" w:author="Derrick (ZTE)" w:date="2024-05-13T22:35:00Z">
              <w:r>
                <w:t>-</w:t>
              </w:r>
            </w:ins>
          </w:p>
        </w:tc>
      </w:tr>
      <w:tr w:rsidR="00C1717E" w:rsidTr="005500B2">
        <w:trPr>
          <w:cantSplit/>
          <w:trHeight w:val="187"/>
          <w:ins w:id="1124"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125" w:author="Derrick (ZTE)" w:date="2024-05-13T22:35:00Z"/>
                <w:rFonts w:cs="v5.0.0"/>
              </w:rPr>
            </w:pPr>
            <w:ins w:id="1126" w:author="Derrick (ZTE)" w:date="2024-05-13T22:35: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27" w:author="Derrick (ZTE)" w:date="2024-05-13T22:35:00Z"/>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28" w:author="Derrick (ZTE)" w:date="2024-05-13T22:35:00Z"/>
              </w:rPr>
            </w:pPr>
            <w:ins w:id="1129"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30" w:author="Derrick (ZTE)" w:date="2024-05-13T22:35:00Z"/>
              </w:rPr>
            </w:pPr>
            <w:ins w:id="1131" w:author="Derrick (ZTE)" w:date="2024-05-13T22:35:00Z">
              <w:r>
                <w:t>CR.3.1 TDD</w:t>
              </w:r>
            </w:ins>
          </w:p>
          <w:p w:rsidR="00C1717E" w:rsidRDefault="00C1717E" w:rsidP="005500B2">
            <w:pPr>
              <w:pStyle w:val="TAC"/>
              <w:spacing w:line="256" w:lineRule="auto"/>
              <w:rPr>
                <w:ins w:id="1132" w:author="Derrick (ZTE)" w:date="2024-05-13T22:35:00Z"/>
              </w:rPr>
            </w:pPr>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33" w:author="Derrick (ZTE)" w:date="2024-05-13T22:35:00Z"/>
                <w:rFonts w:cs="v4.2.0"/>
              </w:rPr>
            </w:pPr>
            <w:ins w:id="1134" w:author="Derrick (ZTE)" w:date="2024-05-13T22:35:00Z">
              <w:r>
                <w:rPr>
                  <w:rFonts w:cs="v4.2.0"/>
                </w:rPr>
                <w:t>-</w:t>
              </w:r>
            </w:ins>
          </w:p>
        </w:tc>
      </w:tr>
      <w:tr w:rsidR="00C1717E" w:rsidTr="005500B2">
        <w:trPr>
          <w:cantSplit/>
          <w:trHeight w:val="187"/>
          <w:ins w:id="1135"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136" w:author="Derrick (ZTE)" w:date="2024-05-13T22:35:00Z"/>
                <w:rFonts w:cs="v5.0.0"/>
              </w:rPr>
            </w:pPr>
            <w:ins w:id="1137" w:author="Derrick (ZTE)" w:date="2024-05-13T22:35:00Z">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38" w:author="Derrick (ZTE)" w:date="2024-05-13T22:35:00Z"/>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39" w:author="Derrick (ZTE)" w:date="2024-05-13T22:35:00Z"/>
              </w:rPr>
            </w:pPr>
            <w:ins w:id="1140"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41" w:author="Derrick (ZTE)" w:date="2024-05-13T22:35:00Z"/>
              </w:rPr>
            </w:pPr>
            <w:ins w:id="1142" w:author="Derrick (ZTE)" w:date="2024-05-13T22:35:00Z">
              <w:r>
                <w:rPr>
                  <w:rFonts w:cs="v4.2.0"/>
                </w:rPr>
                <w:t>CCR.3.1 TDD</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43" w:author="Derrick (ZTE)" w:date="2024-05-13T22:35:00Z"/>
                <w:rFonts w:cs="v4.2.0"/>
              </w:rPr>
            </w:pPr>
            <w:ins w:id="1144" w:author="Derrick (ZTE)" w:date="2024-05-13T22:35:00Z">
              <w:r>
                <w:rPr>
                  <w:rFonts w:cs="v4.2.0"/>
                </w:rPr>
                <w:t xml:space="preserve">- </w:t>
              </w:r>
            </w:ins>
          </w:p>
        </w:tc>
      </w:tr>
      <w:tr w:rsidR="00C1717E" w:rsidTr="005500B2">
        <w:trPr>
          <w:cantSplit/>
          <w:trHeight w:val="187"/>
          <w:ins w:id="1145"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146" w:author="Derrick (ZTE)" w:date="2024-05-13T22:35:00Z"/>
              </w:rPr>
            </w:pPr>
            <w:ins w:id="1147" w:author="Derrick (ZTE)" w:date="2024-05-13T22:35:00Z">
              <w:r>
                <w:rPr>
                  <w:bCs/>
                </w:rPr>
                <w:t>TRS configuration</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48" w:author="Derrick (ZTE)" w:date="2024-05-13T22:35:00Z"/>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49" w:author="Derrick (ZTE)" w:date="2024-05-13T22:35:00Z"/>
              </w:rPr>
            </w:pPr>
            <w:ins w:id="1150"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51" w:author="Derrick (ZTE)" w:date="2024-05-13T22:35:00Z"/>
                <w:rFonts w:cs="v4.2.0"/>
              </w:rPr>
            </w:pPr>
            <w:ins w:id="1152" w:author="Derrick (ZTE)" w:date="2024-05-13T22:35:00Z">
              <w:r>
                <w:t>TRS.2.1 TDD</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53" w:author="Derrick (ZTE)" w:date="2024-05-13T22:35:00Z"/>
                <w:rFonts w:cs="v4.2.0"/>
              </w:rPr>
            </w:pPr>
            <w:ins w:id="1154" w:author="Derrick (ZTE)" w:date="2024-05-13T22:35:00Z">
              <w:r>
                <w:rPr>
                  <w:rFonts w:cs="v4.2.0"/>
                </w:rPr>
                <w:t>-</w:t>
              </w:r>
            </w:ins>
          </w:p>
        </w:tc>
      </w:tr>
      <w:tr w:rsidR="00C1717E" w:rsidTr="005500B2">
        <w:trPr>
          <w:cantSplit/>
          <w:trHeight w:val="187"/>
          <w:ins w:id="1155"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156" w:author="Derrick (ZTE)" w:date="2024-05-13T22:35:00Z"/>
              </w:rPr>
            </w:pPr>
            <w:ins w:id="1157" w:author="Derrick (ZTE)" w:date="2024-05-13T22:35:00Z">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58" w:author="Derrick (ZTE)" w:date="2024-05-13T22:35:00Z"/>
              </w:rPr>
            </w:pPr>
            <w:ins w:id="1159" w:author="Derrick (ZTE)" w:date="2024-05-13T22:35:00Z">
              <w:r>
                <w:t>kHz</w:t>
              </w:r>
            </w:ins>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60" w:author="Derrick (ZTE)" w:date="2024-05-13T22:35:00Z"/>
              </w:rPr>
            </w:pPr>
            <w:ins w:id="1161"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62" w:author="Derrick (ZTE)" w:date="2024-05-13T22:35:00Z"/>
              </w:rPr>
            </w:pPr>
            <w:ins w:id="1163" w:author="Derrick (ZTE)" w:date="2024-05-13T22:35:00Z">
              <w:r>
                <w:t>120</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64" w:author="Derrick (ZTE)" w:date="2024-05-13T22:35:00Z"/>
              </w:rPr>
            </w:pPr>
            <w:ins w:id="1165" w:author="Derrick (ZTE)" w:date="2024-05-13T22:35:00Z">
              <w:r>
                <w:t>120</w:t>
              </w:r>
            </w:ins>
          </w:p>
        </w:tc>
      </w:tr>
      <w:tr w:rsidR="00C1717E" w:rsidTr="005500B2">
        <w:trPr>
          <w:cantSplit/>
          <w:trHeight w:val="187"/>
          <w:ins w:id="1166"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167" w:author="Derrick (ZTE)" w:date="2024-05-13T22:35:00Z"/>
                <w:rFonts w:cs="Arial"/>
              </w:rPr>
            </w:pPr>
            <w:ins w:id="1168" w:author="Derrick (ZTE)" w:date="2024-05-13T22:35:00Z">
              <w:r>
                <w:rPr>
                  <w:rFonts w:cs="Arial"/>
                </w:rPr>
                <w:t>PRS configuration</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69" w:author="Derrick (ZTE)" w:date="2024-05-13T22:35:00Z"/>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70" w:author="Derrick (ZTE)" w:date="2024-05-13T22:35:00Z"/>
              </w:rPr>
            </w:pPr>
            <w:ins w:id="1171"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72" w:author="Derrick (ZTE)" w:date="2024-05-13T22:35:00Z"/>
              </w:rPr>
            </w:pPr>
            <w:ins w:id="1173" w:author="Derrick (ZTE)" w:date="2024-05-13T22:35:00Z">
              <w:r>
                <w:t>PRS.1.4 FR2</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74" w:author="Derrick (ZTE)" w:date="2024-05-13T22:35:00Z"/>
              </w:rPr>
            </w:pPr>
            <w:ins w:id="1175" w:author="Derrick (ZTE)" w:date="2024-05-13T22:35:00Z">
              <w:r>
                <w:t>PRS.1.4 FR2</w:t>
              </w:r>
            </w:ins>
          </w:p>
        </w:tc>
      </w:tr>
      <w:tr w:rsidR="00C1717E" w:rsidTr="005500B2">
        <w:trPr>
          <w:cantSplit/>
          <w:trHeight w:val="187"/>
          <w:ins w:id="1176"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177" w:author="Derrick (ZTE)" w:date="2024-05-13T22:35:00Z"/>
                <w:rFonts w:cs="Arial"/>
              </w:rPr>
            </w:pPr>
            <w:ins w:id="1178" w:author="Derrick (ZTE)" w:date="2024-05-13T22:35:00Z">
              <w:r>
                <w:rPr>
                  <w:rFonts w:cs="Arial"/>
                </w:rPr>
                <w:t>PRS muting configuration</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79" w:author="Derrick (ZTE)" w:date="2024-05-13T22:35:00Z"/>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80" w:author="Derrick (ZTE)" w:date="2024-05-13T22:35:00Z"/>
              </w:rPr>
            </w:pPr>
            <w:ins w:id="1181"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82" w:author="Derrick (ZTE)" w:date="2024-05-13T22:35:00Z"/>
              </w:rPr>
            </w:pPr>
            <w:ins w:id="1183" w:author="Derrick (ZTE)" w:date="2024-05-13T22:35:00Z">
              <w:r>
                <w:t>‘10’</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184" w:author="Derrick (ZTE)" w:date="2024-05-13T22:35:00Z"/>
              </w:rPr>
            </w:pPr>
            <w:ins w:id="1185" w:author="Derrick (ZTE)" w:date="2024-05-13T22:35:00Z">
              <w:r>
                <w:t>‘01’</w:t>
              </w:r>
            </w:ins>
          </w:p>
        </w:tc>
      </w:tr>
      <w:tr w:rsidR="00C1717E" w:rsidTr="005500B2">
        <w:trPr>
          <w:cantSplit/>
          <w:trHeight w:val="187"/>
          <w:ins w:id="1186"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187" w:author="Derrick (ZTE)" w:date="2024-05-13T22:35:00Z"/>
              </w:rPr>
            </w:pPr>
            <w:ins w:id="1188" w:author="Derrick (ZTE)" w:date="2024-05-13T22:35: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89" w:author="Derrick (ZTE)" w:date="2024-05-13T22:35:00Z"/>
              </w:rPr>
            </w:pPr>
          </w:p>
        </w:tc>
        <w:tc>
          <w:tcPr>
            <w:tcW w:w="1457" w:type="dxa"/>
            <w:tcBorders>
              <w:top w:val="single" w:sz="4" w:space="0" w:color="auto"/>
              <w:left w:val="single" w:sz="4" w:space="0" w:color="auto"/>
              <w:bottom w:val="nil"/>
              <w:right w:val="single" w:sz="4" w:space="0" w:color="auto"/>
            </w:tcBorders>
          </w:tcPr>
          <w:p w:rsidR="00C1717E" w:rsidRDefault="00C1717E" w:rsidP="005500B2">
            <w:pPr>
              <w:pStyle w:val="TAC"/>
              <w:spacing w:line="256" w:lineRule="auto"/>
              <w:rPr>
                <w:ins w:id="1190" w:author="Derrick (ZTE)" w:date="2024-05-13T22:35:00Z"/>
              </w:rPr>
            </w:pPr>
          </w:p>
        </w:tc>
        <w:tc>
          <w:tcPr>
            <w:tcW w:w="1786" w:type="dxa"/>
            <w:gridSpan w:val="2"/>
            <w:tcBorders>
              <w:top w:val="single" w:sz="4" w:space="0" w:color="auto"/>
              <w:left w:val="single" w:sz="4" w:space="0" w:color="auto"/>
              <w:bottom w:val="nil"/>
              <w:right w:val="single" w:sz="4" w:space="0" w:color="auto"/>
            </w:tcBorders>
          </w:tcPr>
          <w:p w:rsidR="00C1717E" w:rsidRDefault="00C1717E" w:rsidP="005500B2">
            <w:pPr>
              <w:pStyle w:val="TAC"/>
              <w:spacing w:line="256" w:lineRule="auto"/>
              <w:rPr>
                <w:ins w:id="1191" w:author="Derrick (ZTE)" w:date="2024-05-13T22:35:00Z"/>
                <w:rFonts w:cs="v4.2.0"/>
              </w:rPr>
            </w:pPr>
          </w:p>
        </w:tc>
        <w:tc>
          <w:tcPr>
            <w:tcW w:w="2204" w:type="dxa"/>
            <w:gridSpan w:val="2"/>
            <w:tcBorders>
              <w:top w:val="single" w:sz="4" w:space="0" w:color="auto"/>
              <w:left w:val="single" w:sz="4" w:space="0" w:color="auto"/>
              <w:bottom w:val="nil"/>
              <w:right w:val="single" w:sz="4" w:space="0" w:color="auto"/>
            </w:tcBorders>
          </w:tcPr>
          <w:p w:rsidR="00C1717E" w:rsidRDefault="00C1717E" w:rsidP="005500B2">
            <w:pPr>
              <w:pStyle w:val="TAC"/>
              <w:spacing w:line="256" w:lineRule="auto"/>
              <w:rPr>
                <w:ins w:id="1192" w:author="Derrick (ZTE)" w:date="2024-05-13T22:35:00Z"/>
              </w:rPr>
            </w:pPr>
          </w:p>
        </w:tc>
      </w:tr>
      <w:tr w:rsidR="00C1717E" w:rsidTr="005500B2">
        <w:trPr>
          <w:cantSplit/>
          <w:trHeight w:val="187"/>
          <w:ins w:id="1193"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194" w:author="Derrick (ZTE)" w:date="2024-05-13T22:35:00Z"/>
              </w:rPr>
            </w:pPr>
            <w:ins w:id="1195" w:author="Derrick (ZTE)" w:date="2024-05-13T22:35: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196" w:author="Derrick (ZTE)" w:date="2024-05-13T22:35:00Z"/>
              </w:rPr>
            </w:pPr>
          </w:p>
        </w:tc>
        <w:tc>
          <w:tcPr>
            <w:tcW w:w="1457" w:type="dxa"/>
            <w:tcBorders>
              <w:top w:val="nil"/>
              <w:left w:val="single" w:sz="4" w:space="0" w:color="auto"/>
              <w:bottom w:val="nil"/>
              <w:right w:val="single" w:sz="4" w:space="0" w:color="auto"/>
            </w:tcBorders>
          </w:tcPr>
          <w:p w:rsidR="00C1717E" w:rsidRDefault="00C1717E" w:rsidP="005500B2">
            <w:pPr>
              <w:pStyle w:val="TAC"/>
              <w:spacing w:line="256" w:lineRule="auto"/>
              <w:rPr>
                <w:ins w:id="1197" w:author="Derrick (ZTE)" w:date="2024-05-13T22:35:00Z"/>
              </w:rPr>
            </w:pPr>
          </w:p>
        </w:tc>
        <w:tc>
          <w:tcPr>
            <w:tcW w:w="1786"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198" w:author="Derrick (ZTE)" w:date="2024-05-13T22:35:00Z"/>
                <w:rFonts w:cs="v4.2.0"/>
              </w:rPr>
            </w:pPr>
          </w:p>
        </w:tc>
        <w:tc>
          <w:tcPr>
            <w:tcW w:w="2204"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199" w:author="Derrick (ZTE)" w:date="2024-05-13T22:35:00Z"/>
              </w:rPr>
            </w:pPr>
          </w:p>
        </w:tc>
      </w:tr>
      <w:tr w:rsidR="00C1717E" w:rsidTr="005500B2">
        <w:trPr>
          <w:cantSplit/>
          <w:trHeight w:val="187"/>
          <w:ins w:id="1200"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201" w:author="Derrick (ZTE)" w:date="2024-05-13T22:35:00Z"/>
              </w:rPr>
            </w:pPr>
            <w:ins w:id="1202" w:author="Derrick (ZTE)" w:date="2024-05-13T22:35: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203" w:author="Derrick (ZTE)" w:date="2024-05-13T22:35:00Z"/>
              </w:rPr>
            </w:pPr>
          </w:p>
        </w:tc>
        <w:tc>
          <w:tcPr>
            <w:tcW w:w="1457" w:type="dxa"/>
            <w:tcBorders>
              <w:top w:val="nil"/>
              <w:left w:val="single" w:sz="4" w:space="0" w:color="auto"/>
              <w:bottom w:val="nil"/>
              <w:right w:val="single" w:sz="4" w:space="0" w:color="auto"/>
            </w:tcBorders>
          </w:tcPr>
          <w:p w:rsidR="00C1717E" w:rsidRDefault="00C1717E" w:rsidP="005500B2">
            <w:pPr>
              <w:pStyle w:val="TAC"/>
              <w:spacing w:line="256" w:lineRule="auto"/>
              <w:rPr>
                <w:ins w:id="1204" w:author="Derrick (ZTE)" w:date="2024-05-13T22:35:00Z"/>
              </w:rPr>
            </w:pPr>
          </w:p>
        </w:tc>
        <w:tc>
          <w:tcPr>
            <w:tcW w:w="1786"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205" w:author="Derrick (ZTE)" w:date="2024-05-13T22:35:00Z"/>
                <w:rFonts w:cs="v4.2.0"/>
              </w:rPr>
            </w:pPr>
          </w:p>
        </w:tc>
        <w:tc>
          <w:tcPr>
            <w:tcW w:w="2204"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206" w:author="Derrick (ZTE)" w:date="2024-05-13T22:35:00Z"/>
              </w:rPr>
            </w:pPr>
          </w:p>
        </w:tc>
      </w:tr>
      <w:tr w:rsidR="00C1717E" w:rsidTr="005500B2">
        <w:trPr>
          <w:cantSplit/>
          <w:trHeight w:val="187"/>
          <w:ins w:id="1207"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208" w:author="Derrick (ZTE)" w:date="2024-05-13T22:35:00Z"/>
              </w:rPr>
            </w:pPr>
            <w:ins w:id="1209" w:author="Derrick (ZTE)" w:date="2024-05-13T22:35: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210" w:author="Derrick (ZTE)" w:date="2024-05-13T22:35:00Z"/>
              </w:rPr>
            </w:pPr>
          </w:p>
        </w:tc>
        <w:tc>
          <w:tcPr>
            <w:tcW w:w="1457" w:type="dxa"/>
            <w:tcBorders>
              <w:top w:val="nil"/>
              <w:left w:val="single" w:sz="4" w:space="0" w:color="auto"/>
              <w:bottom w:val="nil"/>
              <w:right w:val="single" w:sz="4" w:space="0" w:color="auto"/>
            </w:tcBorders>
          </w:tcPr>
          <w:p w:rsidR="00C1717E" w:rsidRDefault="00C1717E" w:rsidP="005500B2">
            <w:pPr>
              <w:pStyle w:val="TAC"/>
              <w:spacing w:line="256" w:lineRule="auto"/>
              <w:rPr>
                <w:ins w:id="1211" w:author="Derrick (ZTE)" w:date="2024-05-13T22:35:00Z"/>
              </w:rPr>
            </w:pPr>
          </w:p>
        </w:tc>
        <w:tc>
          <w:tcPr>
            <w:tcW w:w="1786"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212" w:author="Derrick (ZTE)" w:date="2024-05-13T22:35:00Z"/>
                <w:rFonts w:cs="v4.2.0"/>
              </w:rPr>
            </w:pPr>
          </w:p>
        </w:tc>
        <w:tc>
          <w:tcPr>
            <w:tcW w:w="2204"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213" w:author="Derrick (ZTE)" w:date="2024-05-13T22:35:00Z"/>
              </w:rPr>
            </w:pPr>
          </w:p>
        </w:tc>
      </w:tr>
      <w:tr w:rsidR="00C1717E" w:rsidTr="005500B2">
        <w:trPr>
          <w:cantSplit/>
          <w:trHeight w:val="187"/>
          <w:ins w:id="1214"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215" w:author="Derrick (ZTE)" w:date="2024-05-13T22:35:00Z"/>
              </w:rPr>
            </w:pPr>
            <w:ins w:id="1216" w:author="Derrick (ZTE)" w:date="2024-05-13T22:35: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217" w:author="Derrick (ZTE)" w:date="2024-05-13T22:35:00Z"/>
              </w:rPr>
            </w:pPr>
          </w:p>
        </w:tc>
        <w:tc>
          <w:tcPr>
            <w:tcW w:w="1457" w:type="dxa"/>
            <w:tcBorders>
              <w:top w:val="nil"/>
              <w:left w:val="single" w:sz="4" w:space="0" w:color="auto"/>
              <w:bottom w:val="nil"/>
              <w:right w:val="single" w:sz="4" w:space="0" w:color="auto"/>
            </w:tcBorders>
            <w:hideMark/>
          </w:tcPr>
          <w:p w:rsidR="00C1717E" w:rsidRDefault="00C1717E" w:rsidP="005500B2">
            <w:pPr>
              <w:pStyle w:val="TAC"/>
              <w:spacing w:line="256" w:lineRule="auto"/>
              <w:rPr>
                <w:ins w:id="1218" w:author="Derrick (ZTE)" w:date="2024-05-13T22:35:00Z"/>
              </w:rPr>
            </w:pPr>
            <w:ins w:id="1219" w:author="Derrick (ZTE)" w:date="2024-05-13T22:35:00Z">
              <w:r>
                <w:t>Config 1</w:t>
              </w:r>
            </w:ins>
          </w:p>
        </w:tc>
        <w:tc>
          <w:tcPr>
            <w:tcW w:w="1786" w:type="dxa"/>
            <w:gridSpan w:val="2"/>
            <w:tcBorders>
              <w:top w:val="nil"/>
              <w:left w:val="single" w:sz="4" w:space="0" w:color="auto"/>
              <w:bottom w:val="nil"/>
              <w:right w:val="single" w:sz="4" w:space="0" w:color="auto"/>
            </w:tcBorders>
            <w:hideMark/>
          </w:tcPr>
          <w:p w:rsidR="00C1717E" w:rsidRDefault="00C1717E" w:rsidP="005500B2">
            <w:pPr>
              <w:pStyle w:val="TAC"/>
              <w:spacing w:line="256" w:lineRule="auto"/>
              <w:rPr>
                <w:ins w:id="1220" w:author="Derrick (ZTE)" w:date="2024-05-13T22:35:00Z"/>
                <w:rFonts w:cs="v4.2.0"/>
              </w:rPr>
            </w:pPr>
            <w:ins w:id="1221" w:author="Derrick (ZTE)" w:date="2024-05-13T22:35:00Z">
              <w:r>
                <w:rPr>
                  <w:rFonts w:cs="v4.2.0"/>
                </w:rPr>
                <w:t>0</w:t>
              </w:r>
            </w:ins>
          </w:p>
        </w:tc>
        <w:tc>
          <w:tcPr>
            <w:tcW w:w="2204" w:type="dxa"/>
            <w:gridSpan w:val="2"/>
            <w:tcBorders>
              <w:top w:val="nil"/>
              <w:left w:val="single" w:sz="4" w:space="0" w:color="auto"/>
              <w:bottom w:val="nil"/>
              <w:right w:val="single" w:sz="4" w:space="0" w:color="auto"/>
            </w:tcBorders>
            <w:hideMark/>
          </w:tcPr>
          <w:p w:rsidR="00C1717E" w:rsidRDefault="00C1717E" w:rsidP="005500B2">
            <w:pPr>
              <w:pStyle w:val="TAC"/>
              <w:spacing w:line="256" w:lineRule="auto"/>
              <w:rPr>
                <w:ins w:id="1222" w:author="Derrick (ZTE)" w:date="2024-05-13T22:35:00Z"/>
              </w:rPr>
            </w:pPr>
            <w:ins w:id="1223" w:author="Derrick (ZTE)" w:date="2024-05-13T22:35:00Z">
              <w:r>
                <w:t>0</w:t>
              </w:r>
            </w:ins>
          </w:p>
        </w:tc>
      </w:tr>
      <w:tr w:rsidR="00C1717E" w:rsidTr="005500B2">
        <w:trPr>
          <w:cantSplit/>
          <w:trHeight w:val="187"/>
          <w:ins w:id="1224"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225" w:author="Derrick (ZTE)" w:date="2024-05-13T22:35:00Z"/>
              </w:rPr>
            </w:pPr>
            <w:ins w:id="1226" w:author="Derrick (ZTE)" w:date="2024-05-13T22:35: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227" w:author="Derrick (ZTE)" w:date="2024-05-13T22:35:00Z"/>
              </w:rPr>
            </w:pPr>
          </w:p>
        </w:tc>
        <w:tc>
          <w:tcPr>
            <w:tcW w:w="1457" w:type="dxa"/>
            <w:tcBorders>
              <w:top w:val="nil"/>
              <w:left w:val="single" w:sz="4" w:space="0" w:color="auto"/>
              <w:bottom w:val="nil"/>
              <w:right w:val="single" w:sz="4" w:space="0" w:color="auto"/>
            </w:tcBorders>
          </w:tcPr>
          <w:p w:rsidR="00C1717E" w:rsidRDefault="00C1717E" w:rsidP="005500B2">
            <w:pPr>
              <w:pStyle w:val="TAC"/>
              <w:spacing w:line="256" w:lineRule="auto"/>
              <w:rPr>
                <w:ins w:id="1228" w:author="Derrick (ZTE)" w:date="2024-05-13T22:35:00Z"/>
              </w:rPr>
            </w:pPr>
          </w:p>
        </w:tc>
        <w:tc>
          <w:tcPr>
            <w:tcW w:w="1786"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229" w:author="Derrick (ZTE)" w:date="2024-05-13T22:35:00Z"/>
                <w:rFonts w:cs="v4.2.0"/>
              </w:rPr>
            </w:pPr>
          </w:p>
        </w:tc>
        <w:tc>
          <w:tcPr>
            <w:tcW w:w="2204"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230" w:author="Derrick (ZTE)" w:date="2024-05-13T22:35:00Z"/>
              </w:rPr>
            </w:pPr>
          </w:p>
        </w:tc>
      </w:tr>
      <w:tr w:rsidR="00C1717E" w:rsidTr="005500B2">
        <w:trPr>
          <w:cantSplit/>
          <w:trHeight w:val="187"/>
          <w:ins w:id="1231"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232" w:author="Derrick (ZTE)" w:date="2024-05-13T22:35:00Z"/>
              </w:rPr>
            </w:pPr>
            <w:ins w:id="1233" w:author="Derrick (ZTE)" w:date="2024-05-13T22:35: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234" w:author="Derrick (ZTE)" w:date="2024-05-13T22:35:00Z"/>
              </w:rPr>
            </w:pPr>
          </w:p>
        </w:tc>
        <w:tc>
          <w:tcPr>
            <w:tcW w:w="1457" w:type="dxa"/>
            <w:tcBorders>
              <w:top w:val="nil"/>
              <w:left w:val="single" w:sz="4" w:space="0" w:color="auto"/>
              <w:bottom w:val="nil"/>
              <w:right w:val="single" w:sz="4" w:space="0" w:color="auto"/>
            </w:tcBorders>
          </w:tcPr>
          <w:p w:rsidR="00C1717E" w:rsidRDefault="00C1717E" w:rsidP="005500B2">
            <w:pPr>
              <w:pStyle w:val="TAC"/>
              <w:spacing w:line="256" w:lineRule="auto"/>
              <w:rPr>
                <w:ins w:id="1235" w:author="Derrick (ZTE)" w:date="2024-05-13T22:35:00Z"/>
              </w:rPr>
            </w:pPr>
          </w:p>
        </w:tc>
        <w:tc>
          <w:tcPr>
            <w:tcW w:w="1786"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236" w:author="Derrick (ZTE)" w:date="2024-05-13T22:35:00Z"/>
                <w:rFonts w:cs="v4.2.0"/>
              </w:rPr>
            </w:pPr>
          </w:p>
        </w:tc>
        <w:tc>
          <w:tcPr>
            <w:tcW w:w="2204"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237" w:author="Derrick (ZTE)" w:date="2024-05-13T22:35:00Z"/>
              </w:rPr>
            </w:pPr>
          </w:p>
        </w:tc>
      </w:tr>
      <w:tr w:rsidR="00C1717E" w:rsidTr="005500B2">
        <w:trPr>
          <w:cantSplit/>
          <w:trHeight w:val="187"/>
          <w:ins w:id="1238"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239" w:author="Derrick (ZTE)" w:date="2024-05-13T22:35:00Z"/>
              </w:rPr>
            </w:pPr>
            <w:ins w:id="1240" w:author="Derrick (ZTE)" w:date="2024-05-13T22:35: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241" w:author="Derrick (ZTE)" w:date="2024-05-13T22:35:00Z"/>
              </w:rPr>
            </w:pPr>
          </w:p>
        </w:tc>
        <w:tc>
          <w:tcPr>
            <w:tcW w:w="1457" w:type="dxa"/>
            <w:tcBorders>
              <w:top w:val="nil"/>
              <w:left w:val="single" w:sz="4" w:space="0" w:color="auto"/>
              <w:bottom w:val="nil"/>
              <w:right w:val="single" w:sz="4" w:space="0" w:color="auto"/>
            </w:tcBorders>
          </w:tcPr>
          <w:p w:rsidR="00C1717E" w:rsidRDefault="00C1717E" w:rsidP="005500B2">
            <w:pPr>
              <w:pStyle w:val="TAC"/>
              <w:spacing w:line="256" w:lineRule="auto"/>
              <w:rPr>
                <w:ins w:id="1242" w:author="Derrick (ZTE)" w:date="2024-05-13T22:35:00Z"/>
              </w:rPr>
            </w:pPr>
          </w:p>
        </w:tc>
        <w:tc>
          <w:tcPr>
            <w:tcW w:w="1786"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243" w:author="Derrick (ZTE)" w:date="2024-05-13T22:35:00Z"/>
                <w:rFonts w:cs="v4.2.0"/>
              </w:rPr>
            </w:pPr>
          </w:p>
        </w:tc>
        <w:tc>
          <w:tcPr>
            <w:tcW w:w="2204" w:type="dxa"/>
            <w:gridSpan w:val="2"/>
            <w:tcBorders>
              <w:top w:val="nil"/>
              <w:left w:val="single" w:sz="4" w:space="0" w:color="auto"/>
              <w:bottom w:val="nil"/>
              <w:right w:val="single" w:sz="4" w:space="0" w:color="auto"/>
            </w:tcBorders>
          </w:tcPr>
          <w:p w:rsidR="00C1717E" w:rsidRDefault="00C1717E" w:rsidP="005500B2">
            <w:pPr>
              <w:pStyle w:val="TAC"/>
              <w:spacing w:line="256" w:lineRule="auto"/>
              <w:rPr>
                <w:ins w:id="1244" w:author="Derrick (ZTE)" w:date="2024-05-13T22:35:00Z"/>
              </w:rPr>
            </w:pPr>
          </w:p>
        </w:tc>
      </w:tr>
      <w:tr w:rsidR="00C1717E" w:rsidTr="005500B2">
        <w:trPr>
          <w:cantSplit/>
          <w:trHeight w:val="187"/>
          <w:ins w:id="1245"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246" w:author="Derrick (ZTE)" w:date="2024-05-13T22:35:00Z"/>
                <w:bCs/>
              </w:rPr>
            </w:pPr>
            <w:ins w:id="1247" w:author="Derrick (ZTE)" w:date="2024-05-13T22:35: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248" w:author="Derrick (ZTE)" w:date="2024-05-13T22:35:00Z"/>
              </w:rPr>
            </w:pPr>
          </w:p>
        </w:tc>
        <w:tc>
          <w:tcPr>
            <w:tcW w:w="1457" w:type="dxa"/>
            <w:tcBorders>
              <w:top w:val="nil"/>
              <w:left w:val="single" w:sz="4" w:space="0" w:color="auto"/>
              <w:bottom w:val="single" w:sz="4" w:space="0" w:color="auto"/>
              <w:right w:val="single" w:sz="4" w:space="0" w:color="auto"/>
            </w:tcBorders>
          </w:tcPr>
          <w:p w:rsidR="00C1717E" w:rsidRDefault="00C1717E" w:rsidP="005500B2">
            <w:pPr>
              <w:pStyle w:val="TAC"/>
              <w:spacing w:line="256" w:lineRule="auto"/>
              <w:rPr>
                <w:ins w:id="1249" w:author="Derrick (ZTE)" w:date="2024-05-13T22:35:00Z"/>
              </w:rPr>
            </w:pPr>
          </w:p>
        </w:tc>
        <w:tc>
          <w:tcPr>
            <w:tcW w:w="1786" w:type="dxa"/>
            <w:gridSpan w:val="2"/>
            <w:tcBorders>
              <w:top w:val="nil"/>
              <w:left w:val="single" w:sz="4" w:space="0" w:color="auto"/>
              <w:bottom w:val="single" w:sz="4" w:space="0" w:color="auto"/>
              <w:right w:val="single" w:sz="4" w:space="0" w:color="auto"/>
            </w:tcBorders>
          </w:tcPr>
          <w:p w:rsidR="00C1717E" w:rsidRDefault="00C1717E" w:rsidP="005500B2">
            <w:pPr>
              <w:pStyle w:val="TAC"/>
              <w:spacing w:line="256" w:lineRule="auto"/>
              <w:rPr>
                <w:ins w:id="1250" w:author="Derrick (ZTE)" w:date="2024-05-13T22:35:00Z"/>
                <w:rFonts w:cs="v4.2.0"/>
              </w:rPr>
            </w:pPr>
          </w:p>
        </w:tc>
        <w:tc>
          <w:tcPr>
            <w:tcW w:w="2204" w:type="dxa"/>
            <w:gridSpan w:val="2"/>
            <w:tcBorders>
              <w:top w:val="nil"/>
              <w:left w:val="single" w:sz="4" w:space="0" w:color="auto"/>
              <w:bottom w:val="single" w:sz="4" w:space="0" w:color="auto"/>
              <w:right w:val="single" w:sz="4" w:space="0" w:color="auto"/>
            </w:tcBorders>
          </w:tcPr>
          <w:p w:rsidR="00C1717E" w:rsidRDefault="00C1717E" w:rsidP="005500B2">
            <w:pPr>
              <w:pStyle w:val="TAC"/>
              <w:spacing w:line="256" w:lineRule="auto"/>
              <w:rPr>
                <w:ins w:id="1251" w:author="Derrick (ZTE)" w:date="2024-05-13T22:35:00Z"/>
              </w:rPr>
            </w:pPr>
          </w:p>
        </w:tc>
      </w:tr>
      <w:tr w:rsidR="00C1717E" w:rsidTr="005500B2">
        <w:trPr>
          <w:cantSplit/>
          <w:trHeight w:val="187"/>
          <w:ins w:id="1252"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253" w:author="Derrick (ZTE)" w:date="2024-05-13T22:35:00Z"/>
              </w:rPr>
            </w:pPr>
            <w:ins w:id="1254" w:author="Derrick (ZTE)" w:date="2024-05-13T22:35:00Z">
              <w:r>
                <w:rPr>
                  <w:rFonts w:eastAsia="Calibri"/>
                  <w:noProof/>
                  <w:position w:val="-12"/>
                  <w:szCs w:val="22"/>
                </w:rPr>
                <w:object w:dxaOrig="400" w:dyaOrig="400">
                  <v:shape id="_x0000_i1030" type="#_x0000_t75" alt="" style="width:19.7pt;height:19.7pt;mso-width-percent:0;mso-height-percent:0;mso-width-percent:0;mso-height-percent:0" o:ole="" fillcolor="window">
                    <v:imagedata r:id="rId13" o:title=""/>
                  </v:shape>
                  <o:OLEObject Type="Embed" ProgID="Equation.3" ShapeID="_x0000_i1030" DrawAspect="Content" ObjectID="_1777149078" r:id="rId21"/>
                </w:object>
              </w:r>
            </w:ins>
            <w:ins w:id="1255" w:author="Derrick (ZTE)" w:date="2024-05-13T22:35: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56" w:author="Derrick (ZTE)" w:date="2024-05-13T22:35:00Z"/>
              </w:rPr>
            </w:pPr>
            <w:ins w:id="1257" w:author="Derrick (ZTE)" w:date="2024-05-13T22:35:00Z">
              <w:r>
                <w:t>dBm/15kHz Note5</w:t>
              </w:r>
            </w:ins>
          </w:p>
        </w:tc>
        <w:tc>
          <w:tcPr>
            <w:tcW w:w="145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258" w:author="Derrick (ZTE)" w:date="2024-05-13T22:35:00Z"/>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59" w:author="Derrick (ZTE)" w:date="2024-05-13T22:35:00Z"/>
              </w:rPr>
            </w:pPr>
            <w:ins w:id="1260" w:author="Derrick (ZTE)" w:date="2024-05-13T22:35:00Z">
              <w:r>
                <w:t>-98</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61" w:author="Derrick (ZTE)" w:date="2024-05-13T22:35:00Z"/>
              </w:rPr>
            </w:pPr>
            <w:ins w:id="1262" w:author="Derrick (ZTE)" w:date="2024-05-13T22:35:00Z">
              <w:r>
                <w:t>-98</w:t>
              </w:r>
            </w:ins>
          </w:p>
        </w:tc>
      </w:tr>
      <w:tr w:rsidR="00C1717E" w:rsidTr="005500B2">
        <w:trPr>
          <w:cantSplit/>
          <w:trHeight w:val="187"/>
          <w:ins w:id="1263"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264" w:author="Derrick (ZTE)" w:date="2024-05-13T22:35:00Z"/>
              </w:rPr>
            </w:pPr>
            <w:ins w:id="1265" w:author="Derrick (ZTE)" w:date="2024-05-13T22:35:00Z">
              <w:r>
                <w:rPr>
                  <w:rFonts w:eastAsia="Calibri"/>
                  <w:noProof/>
                  <w:position w:val="-12"/>
                  <w:szCs w:val="22"/>
                </w:rPr>
                <w:object w:dxaOrig="400" w:dyaOrig="400">
                  <v:shape id="_x0000_i1031" type="#_x0000_t75" alt="" style="width:19.7pt;height:19.7pt;mso-width-percent:0;mso-height-percent:0;mso-width-percent:0;mso-height-percent:0" o:ole="" fillcolor="window">
                    <v:imagedata r:id="rId13" o:title=""/>
                  </v:shape>
                  <o:OLEObject Type="Embed" ProgID="Equation.3" ShapeID="_x0000_i1031" DrawAspect="Content" ObjectID="_1777149079" r:id="rId22"/>
                </w:object>
              </w:r>
            </w:ins>
            <w:ins w:id="1266" w:author="Derrick (ZTE)" w:date="2024-05-13T22:35: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67" w:author="Derrick (ZTE)" w:date="2024-05-13T22:35:00Z"/>
              </w:rPr>
            </w:pPr>
            <w:ins w:id="1268" w:author="Derrick (ZTE)" w:date="2024-05-13T22:35:00Z">
              <w:r>
                <w:t>dBm/SCS Note4</w:t>
              </w:r>
            </w:ins>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69" w:author="Derrick (ZTE)" w:date="2024-05-13T22:35:00Z"/>
              </w:rPr>
            </w:pPr>
            <w:ins w:id="1270" w:author="Derrick (ZTE)" w:date="2024-05-13T22:35: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71" w:author="Derrick (ZTE)" w:date="2024-05-13T22:35:00Z"/>
              </w:rPr>
            </w:pPr>
            <w:ins w:id="1272" w:author="Derrick (ZTE)" w:date="2024-05-13T22:35:00Z">
              <w:r>
                <w:t>-89</w:t>
              </w:r>
            </w:ins>
          </w:p>
        </w:tc>
        <w:tc>
          <w:tcPr>
            <w:tcW w:w="2204"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73" w:author="Derrick (ZTE)" w:date="2024-05-13T22:35:00Z"/>
              </w:rPr>
            </w:pPr>
            <w:ins w:id="1274" w:author="Derrick (ZTE)" w:date="2024-05-13T22:35:00Z">
              <w:r>
                <w:t>-89</w:t>
              </w:r>
            </w:ins>
          </w:p>
        </w:tc>
      </w:tr>
      <w:tr w:rsidR="00C1717E" w:rsidTr="005500B2">
        <w:trPr>
          <w:cantSplit/>
          <w:trHeight w:val="187"/>
          <w:ins w:id="1275"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276" w:author="Derrick (ZTE)" w:date="2024-05-13T22:35:00Z"/>
                <w:rFonts w:cs="v4.2.0"/>
              </w:rPr>
            </w:pPr>
            <w:ins w:id="1277" w:author="Derrick (ZTE)" w:date="2024-05-13T22:35: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78" w:author="Derrick (ZTE)" w:date="2024-05-13T22:35:00Z"/>
              </w:rPr>
            </w:pPr>
            <w:ins w:id="1279" w:author="Derrick (ZTE)" w:date="2024-05-13T22:35:00Z">
              <w:r>
                <w:t>dBm/SCS Note5</w:t>
              </w:r>
            </w:ins>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80" w:author="Derrick (ZTE)" w:date="2024-05-13T22:35:00Z"/>
              </w:rPr>
            </w:pPr>
            <w:ins w:id="1281" w:author="Derrick (ZTE)" w:date="2024-05-13T22:35:00Z">
              <w:r>
                <w:t>Config 1</w:t>
              </w:r>
            </w:ins>
          </w:p>
        </w:tc>
        <w:tc>
          <w:tcPr>
            <w:tcW w:w="84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82" w:author="Derrick (ZTE)" w:date="2024-05-13T22:35:00Z"/>
              </w:rPr>
            </w:pPr>
            <w:ins w:id="1283" w:author="Derrick (ZTE)" w:date="2024-05-13T22:35:00Z">
              <w:r>
                <w:t>-89</w:t>
              </w:r>
            </w:ins>
          </w:p>
        </w:tc>
        <w:tc>
          <w:tcPr>
            <w:tcW w:w="939"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84" w:author="Derrick (ZTE)" w:date="2024-05-13T22:35:00Z"/>
              </w:rPr>
            </w:pPr>
            <w:ins w:id="1285" w:author="Derrick (ZTE)" w:date="2024-05-13T22:35:00Z">
              <w:r>
                <w:t>-91</w:t>
              </w:r>
            </w:ins>
          </w:p>
        </w:tc>
        <w:tc>
          <w:tcPr>
            <w:tcW w:w="104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86" w:author="Derrick (ZTE)" w:date="2024-05-13T22:35:00Z"/>
              </w:rPr>
            </w:pPr>
            <w:ins w:id="1287" w:author="Derrick (ZTE)" w:date="2024-05-13T22:35:00Z">
              <w:r>
                <w:t>-Infinity</w:t>
              </w:r>
            </w:ins>
          </w:p>
        </w:tc>
        <w:tc>
          <w:tcPr>
            <w:tcW w:w="1158"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88" w:author="Derrick (ZTE)" w:date="2024-05-13T22:35:00Z"/>
              </w:rPr>
            </w:pPr>
            <w:ins w:id="1289" w:author="Derrick (ZTE)" w:date="2024-05-13T22:35:00Z">
              <w:r>
                <w:t>-9</w:t>
              </w:r>
              <w:r>
                <w:rPr>
                  <w:rFonts w:hint="eastAsia"/>
                  <w:lang w:eastAsia="zh-CN"/>
                </w:rPr>
                <w:t>9</w:t>
              </w:r>
            </w:ins>
          </w:p>
        </w:tc>
      </w:tr>
      <w:tr w:rsidR="00C1717E" w:rsidTr="005500B2">
        <w:trPr>
          <w:cantSplit/>
          <w:trHeight w:val="187"/>
          <w:ins w:id="1290"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291" w:author="Derrick (ZTE)" w:date="2024-05-13T22:35:00Z"/>
                <w:rFonts w:cs="v4.2.0"/>
              </w:rPr>
            </w:pPr>
            <w:ins w:id="1292" w:author="Derrick (ZTE)" w:date="2024-05-13T22:35:00Z">
              <w:r>
                <w:rPr>
                  <w:rFonts w:cs="v4.2.0"/>
                </w:rPr>
                <w:lastRenderedPageBreak/>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93" w:author="Derrick (ZTE)" w:date="2024-05-13T22:35:00Z"/>
              </w:rPr>
            </w:pPr>
            <w:ins w:id="1294" w:author="Derrick (ZTE)" w:date="2024-05-13T22:35:00Z">
              <w:r>
                <w:t>dBm/SCS Note5</w:t>
              </w:r>
            </w:ins>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95" w:author="Derrick (ZTE)" w:date="2024-05-13T22:35:00Z"/>
              </w:rPr>
            </w:pPr>
            <w:ins w:id="1296" w:author="Derrick (ZTE)" w:date="2024-05-13T22:35:00Z">
              <w:r>
                <w:t>Config 1</w:t>
              </w:r>
            </w:ins>
          </w:p>
        </w:tc>
        <w:tc>
          <w:tcPr>
            <w:tcW w:w="84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97" w:author="Derrick (ZTE)" w:date="2024-05-13T22:35:00Z"/>
              </w:rPr>
            </w:pPr>
            <w:ins w:id="1298" w:author="Derrick (ZTE)" w:date="2024-05-13T22:35:00Z">
              <w:r>
                <w:rPr>
                  <w:rFonts w:cs="v4.2.0"/>
                </w:rPr>
                <w:t>-Infinity</w:t>
              </w:r>
            </w:ins>
          </w:p>
        </w:tc>
        <w:tc>
          <w:tcPr>
            <w:tcW w:w="939"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299" w:author="Derrick (ZTE)" w:date="2024-05-13T22:35:00Z"/>
              </w:rPr>
            </w:pPr>
            <w:ins w:id="1300" w:author="Derrick (ZTE)" w:date="2024-05-13T22:35:00Z">
              <w:r>
                <w:t>-91</w:t>
              </w:r>
            </w:ins>
          </w:p>
        </w:tc>
        <w:tc>
          <w:tcPr>
            <w:tcW w:w="104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01" w:author="Derrick (ZTE)" w:date="2024-05-13T22:35:00Z"/>
              </w:rPr>
            </w:pPr>
            <w:ins w:id="1302" w:author="Derrick (ZTE)" w:date="2024-05-13T22:35:00Z">
              <w:r>
                <w:t>-Infinity</w:t>
              </w:r>
            </w:ins>
          </w:p>
        </w:tc>
        <w:tc>
          <w:tcPr>
            <w:tcW w:w="1158"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03" w:author="Derrick (ZTE)" w:date="2024-05-13T22:35:00Z"/>
              </w:rPr>
            </w:pPr>
            <w:ins w:id="1304" w:author="Derrick (ZTE)" w:date="2024-05-13T22:35:00Z">
              <w:r>
                <w:t>-9</w:t>
              </w:r>
              <w:r>
                <w:rPr>
                  <w:rFonts w:hint="eastAsia"/>
                  <w:lang w:eastAsia="zh-CN"/>
                </w:rPr>
                <w:t>9</w:t>
              </w:r>
            </w:ins>
          </w:p>
        </w:tc>
      </w:tr>
      <w:tr w:rsidR="00C1717E" w:rsidTr="005500B2">
        <w:trPr>
          <w:cantSplit/>
          <w:trHeight w:val="187"/>
          <w:ins w:id="1305"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rsidR="00C1717E" w:rsidRDefault="00C1717E" w:rsidP="005500B2">
            <w:pPr>
              <w:pStyle w:val="TAL"/>
              <w:spacing w:line="256" w:lineRule="auto"/>
              <w:rPr>
                <w:ins w:id="1306" w:author="Derrick (ZTE)" w:date="2024-05-13T22:35:00Z"/>
              </w:rPr>
            </w:pPr>
            <w:ins w:id="1307" w:author="Derrick (ZTE)" w:date="2024-05-13T22:35:00Z">
              <w:r>
                <w:t xml:space="preserve">PRS </w:t>
              </w:r>
              <w:r>
                <w:rPr>
                  <w:rFonts w:cs="v4.2.0"/>
                  <w:noProof/>
                  <w:position w:val="-12"/>
                  <w:lang w:val="en-US" w:eastAsia="zh-CN"/>
                </w:rPr>
                <w:drawing>
                  <wp:inline distT="0" distB="0" distL="0" distR="0" wp14:anchorId="0A5F21A8" wp14:editId="7E9AF375">
                    <wp:extent cx="405765" cy="254000"/>
                    <wp:effectExtent l="0" t="0" r="0" b="0"/>
                    <wp:docPr id="20721853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08" w:author="Derrick (ZTE)" w:date="2024-05-13T22:35:00Z"/>
              </w:rPr>
            </w:pPr>
            <w:ins w:id="1309" w:author="Derrick (ZTE)" w:date="2024-05-13T22:35:00Z">
              <w:r>
                <w:t>dB</w:t>
              </w:r>
            </w:ins>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10" w:author="Derrick (ZTE)" w:date="2024-05-13T22:35:00Z"/>
              </w:rPr>
            </w:pPr>
            <w:ins w:id="1311" w:author="Derrick (ZTE)" w:date="2024-05-13T22:35:00Z">
              <w:r>
                <w:t>Config 1</w:t>
              </w:r>
            </w:ins>
          </w:p>
        </w:tc>
        <w:tc>
          <w:tcPr>
            <w:tcW w:w="84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12" w:author="Derrick (ZTE)" w:date="2024-05-13T22:35:00Z"/>
              </w:rPr>
            </w:pPr>
            <w:ins w:id="1313" w:author="Derrick (ZTE)" w:date="2024-05-13T22:35:00Z">
              <w:r>
                <w:rPr>
                  <w:rFonts w:cs="v4.2.0"/>
                </w:rPr>
                <w:t>-Infinity</w:t>
              </w:r>
            </w:ins>
          </w:p>
        </w:tc>
        <w:tc>
          <w:tcPr>
            <w:tcW w:w="939"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14" w:author="Derrick (ZTE)" w:date="2024-05-13T22:35:00Z"/>
                <w:lang w:eastAsia="zh-CN"/>
              </w:rPr>
            </w:pPr>
            <w:ins w:id="1315" w:author="Derrick (ZTE)" w:date="2024-05-13T22:35:00Z">
              <w:r>
                <w:rPr>
                  <w:rFonts w:cs="v4.2.0" w:hint="eastAsia"/>
                  <w:lang w:eastAsia="zh-CN"/>
                </w:rPr>
                <w:t>-2.12</w:t>
              </w:r>
            </w:ins>
          </w:p>
        </w:tc>
        <w:tc>
          <w:tcPr>
            <w:tcW w:w="104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16" w:author="Derrick (ZTE)" w:date="2024-05-13T22:35:00Z"/>
              </w:rPr>
            </w:pPr>
            <w:ins w:id="1317" w:author="Derrick (ZTE)" w:date="2024-05-13T22:35:00Z">
              <w:r>
                <w:t>-Infinity</w:t>
              </w:r>
            </w:ins>
          </w:p>
        </w:tc>
        <w:tc>
          <w:tcPr>
            <w:tcW w:w="1158"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18" w:author="Derrick (ZTE)" w:date="2024-05-13T22:35:00Z"/>
                <w:lang w:eastAsia="zh-CN"/>
              </w:rPr>
            </w:pPr>
            <w:ins w:id="1319" w:author="Derrick (ZTE)" w:date="2024-05-13T22:35:00Z">
              <w:r>
                <w:rPr>
                  <w:rFonts w:hint="eastAsia"/>
                  <w:lang w:eastAsia="zh-CN"/>
                </w:rPr>
                <w:t>-12.12</w:t>
              </w:r>
            </w:ins>
          </w:p>
        </w:tc>
      </w:tr>
      <w:tr w:rsidR="00C1717E" w:rsidTr="005500B2">
        <w:trPr>
          <w:cantSplit/>
          <w:trHeight w:val="187"/>
          <w:ins w:id="1320"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321" w:author="Derrick (ZTE)" w:date="2024-05-13T22:35:00Z"/>
              </w:rPr>
            </w:pPr>
            <w:ins w:id="1322" w:author="Derrick (ZTE)" w:date="2024-05-13T22:35:00Z">
              <w:r>
                <w:t xml:space="preserve"> PRS </w:t>
              </w:r>
              <w:r>
                <w:rPr>
                  <w:rFonts w:cs="v4.2.0"/>
                  <w:noProof/>
                  <w:position w:val="-12"/>
                  <w:lang w:val="en-US" w:eastAsia="zh-CN"/>
                </w:rPr>
                <w:drawing>
                  <wp:inline distT="0" distB="0" distL="0" distR="0" wp14:anchorId="197AD002" wp14:editId="178AA3FC">
                    <wp:extent cx="508635" cy="254000"/>
                    <wp:effectExtent l="0" t="0" r="5715" b="0"/>
                    <wp:docPr id="32588348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23" w:author="Derrick (ZTE)" w:date="2024-05-13T22:35:00Z"/>
              </w:rPr>
            </w:pPr>
            <w:ins w:id="1324" w:author="Derrick (ZTE)" w:date="2024-05-13T22:35:00Z">
              <w:r>
                <w:t>dB</w:t>
              </w:r>
            </w:ins>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25" w:author="Derrick (ZTE)" w:date="2024-05-13T22:35:00Z"/>
              </w:rPr>
            </w:pPr>
            <w:ins w:id="1326" w:author="Derrick (ZTE)" w:date="2024-05-13T22:35:00Z">
              <w:r>
                <w:t>Config 1</w:t>
              </w:r>
            </w:ins>
          </w:p>
        </w:tc>
        <w:tc>
          <w:tcPr>
            <w:tcW w:w="84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27" w:author="Derrick (ZTE)" w:date="2024-05-13T22:35:00Z"/>
              </w:rPr>
            </w:pPr>
            <w:ins w:id="1328" w:author="Derrick (ZTE)" w:date="2024-05-13T22:35:00Z">
              <w:r>
                <w:rPr>
                  <w:rFonts w:cs="v4.2.0"/>
                </w:rPr>
                <w:t>-Infinity</w:t>
              </w:r>
            </w:ins>
          </w:p>
        </w:tc>
        <w:tc>
          <w:tcPr>
            <w:tcW w:w="939"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29" w:author="Derrick (ZTE)" w:date="2024-05-13T22:35:00Z"/>
                <w:lang w:eastAsia="zh-CN"/>
              </w:rPr>
            </w:pPr>
            <w:ins w:id="1330" w:author="Derrick (ZTE)" w:date="2024-05-13T22:35:00Z">
              <w:r>
                <w:rPr>
                  <w:rFonts w:cs="v4.2.0" w:hint="eastAsia"/>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31" w:author="Derrick (ZTE)" w:date="2024-05-13T22:35:00Z"/>
              </w:rPr>
            </w:pPr>
            <w:ins w:id="1332" w:author="Derrick (ZTE)" w:date="2024-05-13T22:35:00Z">
              <w:r>
                <w:t>-Infinity</w:t>
              </w:r>
            </w:ins>
          </w:p>
        </w:tc>
        <w:tc>
          <w:tcPr>
            <w:tcW w:w="1158"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33" w:author="Derrick (ZTE)" w:date="2024-05-13T22:35:00Z"/>
              </w:rPr>
            </w:pPr>
            <w:ins w:id="1334" w:author="Derrick (ZTE)" w:date="2024-05-13T22:35:00Z">
              <w:r>
                <w:t>-10</w:t>
              </w:r>
            </w:ins>
          </w:p>
        </w:tc>
      </w:tr>
      <w:tr w:rsidR="00C1717E" w:rsidTr="005500B2">
        <w:trPr>
          <w:cantSplit/>
          <w:trHeight w:val="187"/>
          <w:ins w:id="1335"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336" w:author="Derrick (ZTE)" w:date="2024-05-13T22:35:00Z"/>
              </w:rPr>
            </w:pPr>
            <w:ins w:id="1337" w:author="Derrick (ZTE)" w:date="2024-05-13T22:35:00Z">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38" w:author="Derrick (ZTE)" w:date="2024-05-13T22:35:00Z"/>
              </w:rPr>
            </w:pPr>
            <w:ins w:id="1339" w:author="Derrick (ZTE)" w:date="2024-05-13T22:35:00Z">
              <w:r>
                <w:t>dBm/190.08 MHz Note5</w:t>
              </w:r>
            </w:ins>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40" w:author="Derrick (ZTE)" w:date="2024-05-13T22:35:00Z"/>
              </w:rPr>
            </w:pPr>
            <w:ins w:id="1341" w:author="Derrick (ZTE)" w:date="2024-05-13T22:35:00Z">
              <w:r>
                <w:t>Config 1</w:t>
              </w:r>
            </w:ins>
          </w:p>
        </w:tc>
        <w:tc>
          <w:tcPr>
            <w:tcW w:w="84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42" w:author="Derrick (ZTE)" w:date="2024-05-13T22:35:00Z"/>
              </w:rPr>
            </w:pPr>
            <w:ins w:id="1343" w:author="Derrick (ZTE)" w:date="2024-05-13T22:35:00Z">
              <w:r>
                <w:rPr>
                  <w:rFonts w:hint="eastAsia"/>
                  <w:lang w:eastAsia="zh-CN"/>
                </w:rPr>
                <w:t>-54.00</w:t>
              </w:r>
            </w:ins>
          </w:p>
        </w:tc>
        <w:tc>
          <w:tcPr>
            <w:tcW w:w="939"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344" w:author="Derrick (ZTE)" w:date="2024-05-13T22:35:00Z"/>
              </w:rPr>
            </w:pPr>
            <w:ins w:id="1345" w:author="Derrick (ZTE)" w:date="2024-05-13T22:35:00Z">
              <w:r w:rsidRPr="001768FB">
                <w:t>-54.62</w:t>
              </w:r>
            </w:ins>
          </w:p>
        </w:tc>
        <w:tc>
          <w:tcPr>
            <w:tcW w:w="1046"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46" w:author="Derrick (ZTE)" w:date="2024-05-13T22:35:00Z"/>
              </w:rPr>
            </w:pPr>
            <w:ins w:id="1347" w:author="Derrick (ZTE)" w:date="2024-05-13T22:35:00Z">
              <w:r>
                <w:rPr>
                  <w:rFonts w:hint="eastAsia"/>
                  <w:lang w:eastAsia="zh-CN"/>
                </w:rPr>
                <w:t>-54.00</w:t>
              </w:r>
            </w:ins>
          </w:p>
        </w:tc>
        <w:tc>
          <w:tcPr>
            <w:tcW w:w="1158"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348" w:author="Derrick (ZTE)" w:date="2024-05-13T22:35:00Z"/>
              </w:rPr>
            </w:pPr>
            <w:ins w:id="1349" w:author="Derrick (ZTE)" w:date="2024-05-13T22:35:00Z">
              <w:r w:rsidRPr="001768FB">
                <w:t>-54.62</w:t>
              </w:r>
            </w:ins>
          </w:p>
        </w:tc>
      </w:tr>
      <w:tr w:rsidR="00C1717E" w:rsidTr="005500B2">
        <w:trPr>
          <w:cantSplit/>
          <w:trHeight w:val="187"/>
          <w:ins w:id="1350" w:author="Derrick (ZTE)" w:date="2024-05-13T22:35:00Z"/>
        </w:trPr>
        <w:tc>
          <w:tcPr>
            <w:tcW w:w="2626" w:type="dxa"/>
            <w:gridSpan w:val="2"/>
            <w:tcBorders>
              <w:top w:val="single" w:sz="4" w:space="0" w:color="auto"/>
              <w:left w:val="single" w:sz="4" w:space="0" w:color="auto"/>
              <w:bottom w:val="single" w:sz="4" w:space="0" w:color="auto"/>
              <w:right w:val="single" w:sz="4" w:space="0" w:color="auto"/>
            </w:tcBorders>
            <w:hideMark/>
          </w:tcPr>
          <w:p w:rsidR="00C1717E" w:rsidRDefault="00C1717E" w:rsidP="005500B2">
            <w:pPr>
              <w:pStyle w:val="TAL"/>
              <w:spacing w:line="256" w:lineRule="auto"/>
              <w:rPr>
                <w:ins w:id="1351" w:author="Derrick (ZTE)" w:date="2024-05-13T22:35:00Z"/>
              </w:rPr>
            </w:pPr>
            <w:ins w:id="1352" w:author="Derrick (ZTE)" w:date="2024-05-13T22:35: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rsidR="00C1717E" w:rsidRDefault="00C1717E" w:rsidP="005500B2">
            <w:pPr>
              <w:pStyle w:val="TAC"/>
              <w:spacing w:line="256" w:lineRule="auto"/>
              <w:rPr>
                <w:ins w:id="1353" w:author="Derrick (ZTE)" w:date="2024-05-13T22:35:00Z"/>
              </w:rPr>
            </w:pPr>
          </w:p>
        </w:tc>
        <w:tc>
          <w:tcPr>
            <w:tcW w:w="1457" w:type="dxa"/>
            <w:tcBorders>
              <w:top w:val="single" w:sz="4" w:space="0" w:color="auto"/>
              <w:left w:val="single" w:sz="4" w:space="0" w:color="auto"/>
              <w:bottom w:val="single" w:sz="4" w:space="0" w:color="auto"/>
              <w:right w:val="single" w:sz="4" w:space="0" w:color="auto"/>
            </w:tcBorders>
            <w:hideMark/>
          </w:tcPr>
          <w:p w:rsidR="00C1717E" w:rsidRDefault="00C1717E" w:rsidP="005500B2">
            <w:pPr>
              <w:pStyle w:val="TAC"/>
              <w:spacing w:line="256" w:lineRule="auto"/>
              <w:rPr>
                <w:ins w:id="1354" w:author="Derrick (ZTE)" w:date="2024-05-13T22:35:00Z"/>
                <w:rFonts w:cs="v4.2.0"/>
              </w:rPr>
            </w:pPr>
            <w:ins w:id="1355" w:author="Derrick (ZTE)" w:date="2024-05-13T22:35:00Z">
              <w: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rsidR="00C1717E" w:rsidRDefault="00C1717E" w:rsidP="005500B2">
            <w:pPr>
              <w:keepNext/>
              <w:keepLines/>
              <w:spacing w:after="0" w:line="256" w:lineRule="auto"/>
              <w:jc w:val="center"/>
              <w:rPr>
                <w:ins w:id="1356" w:author="Derrick (ZTE)" w:date="2024-05-13T22:35:00Z"/>
                <w:rFonts w:ascii="Arial" w:hAnsi="Arial"/>
                <w:sz w:val="18"/>
                <w:lang w:val="en-US"/>
              </w:rPr>
            </w:pPr>
            <w:ins w:id="1357" w:author="Derrick (ZTE)" w:date="2024-05-13T22:35:00Z">
              <w:r>
                <w:rPr>
                  <w:rFonts w:ascii="Arial" w:hAnsi="Arial"/>
                  <w:sz w:val="18"/>
                  <w:lang w:val="en-US"/>
                </w:rPr>
                <w:t xml:space="preserve">Two-tap channel defined in 38.101-4 Annex B.2.4, </w:t>
              </w:r>
            </w:ins>
          </w:p>
          <w:p w:rsidR="00C1717E" w:rsidRDefault="00C1717E" w:rsidP="005500B2">
            <w:pPr>
              <w:pStyle w:val="TAC"/>
              <w:spacing w:line="256" w:lineRule="auto"/>
              <w:rPr>
                <w:ins w:id="1358" w:author="Derrick (ZTE)" w:date="2024-05-13T22:35:00Z"/>
              </w:rPr>
            </w:pPr>
            <w:ins w:id="1359" w:author="Derrick (ZTE)" w:date="2024-05-13T22:35: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C1717E" w:rsidTr="005500B2">
        <w:trPr>
          <w:cantSplit/>
          <w:trHeight w:val="1023"/>
          <w:ins w:id="1360" w:author="Derrick (ZTE)" w:date="2024-05-13T22:35:00Z"/>
        </w:trPr>
        <w:tc>
          <w:tcPr>
            <w:tcW w:w="8950" w:type="dxa"/>
            <w:gridSpan w:val="8"/>
            <w:tcBorders>
              <w:top w:val="single" w:sz="4" w:space="0" w:color="auto"/>
              <w:left w:val="single" w:sz="4" w:space="0" w:color="auto"/>
              <w:bottom w:val="single" w:sz="4" w:space="0" w:color="auto"/>
              <w:right w:val="single" w:sz="4" w:space="0" w:color="auto"/>
            </w:tcBorders>
            <w:hideMark/>
          </w:tcPr>
          <w:p w:rsidR="00C1717E" w:rsidRDefault="00C1717E" w:rsidP="005500B2">
            <w:pPr>
              <w:pStyle w:val="TAN"/>
              <w:spacing w:line="256" w:lineRule="auto"/>
              <w:rPr>
                <w:ins w:id="1361" w:author="Derrick (ZTE)" w:date="2024-05-13T22:35:00Z"/>
              </w:rPr>
            </w:pPr>
            <w:ins w:id="1362" w:author="Derrick (ZTE)" w:date="2024-05-13T22:35:00Z">
              <w:r>
                <w:t>Note 1:</w:t>
              </w:r>
              <w:r>
                <w:tab/>
                <w:t>OCNG shall be used such that both cells are fully allocated and a constant total transmitted power spectral density is achieved for all OFDM symbols other than those in the slots with transmitted PRS.</w:t>
              </w:r>
            </w:ins>
          </w:p>
          <w:p w:rsidR="00C1717E" w:rsidRDefault="00C1717E" w:rsidP="005500B2">
            <w:pPr>
              <w:pStyle w:val="TAN"/>
              <w:spacing w:line="256" w:lineRule="auto"/>
              <w:rPr>
                <w:ins w:id="1363" w:author="Derrick (ZTE)" w:date="2024-05-13T22:35:00Z"/>
              </w:rPr>
            </w:pPr>
            <w:ins w:id="1364" w:author="Derrick (ZTE)" w:date="2024-05-13T22:35:00Z">
              <w:r>
                <w:t>Note 2:</w:t>
              </w:r>
              <w:r>
                <w:tab/>
                <w:t xml:space="preserve">Interference from other cells and noise sources not specified in the test is assumed to be constant over subcarriers and time and shall be modelled as AWGN of appropriate power for </w:t>
              </w:r>
            </w:ins>
            <w:ins w:id="1365" w:author="Derrick (ZTE)" w:date="2024-05-13T22:35:00Z">
              <w:r>
                <w:rPr>
                  <w:rFonts w:eastAsia="Calibri" w:cs="v4.2.0"/>
                  <w:noProof/>
                  <w:position w:val="-12"/>
                  <w:szCs w:val="22"/>
                </w:rPr>
                <w:object w:dxaOrig="400" w:dyaOrig="400">
                  <v:shape id="_x0000_i1032" type="#_x0000_t75" alt="" style="width:19.7pt;height:19.7pt;mso-width-percent:0;mso-height-percent:0;mso-width-percent:0;mso-height-percent:0" o:ole="" fillcolor="window">
                    <v:imagedata r:id="rId13" o:title=""/>
                  </v:shape>
                  <o:OLEObject Type="Embed" ProgID="Equation.3" ShapeID="_x0000_i1032" DrawAspect="Content" ObjectID="_1777149080" r:id="rId25"/>
                </w:object>
              </w:r>
            </w:ins>
            <w:ins w:id="1366" w:author="Derrick (ZTE)" w:date="2024-05-13T22:35:00Z">
              <w:r>
                <w:t xml:space="preserve"> to be fulfilled.</w:t>
              </w:r>
            </w:ins>
          </w:p>
          <w:p w:rsidR="00C1717E" w:rsidRDefault="00C1717E" w:rsidP="005500B2">
            <w:pPr>
              <w:pStyle w:val="TAN"/>
              <w:spacing w:line="256" w:lineRule="auto"/>
              <w:rPr>
                <w:ins w:id="1367" w:author="Derrick (ZTE)" w:date="2024-05-13T22:35:00Z"/>
              </w:rPr>
            </w:pPr>
            <w:ins w:id="1368" w:author="Derrick (ZTE)" w:date="2024-05-13T22:35:00Z">
              <w:r>
                <w:t>Note 3:</w:t>
              </w:r>
              <w:r>
                <w:tab/>
                <w:t>SS-RSRP/PRS-RSRP and Io levels have been derived from other parameters for information purposes. They are not settable parameters themselves.</w:t>
              </w:r>
            </w:ins>
          </w:p>
          <w:p w:rsidR="00C1717E" w:rsidRDefault="00C1717E" w:rsidP="005500B2">
            <w:pPr>
              <w:pStyle w:val="TAN"/>
              <w:spacing w:line="256" w:lineRule="auto"/>
              <w:rPr>
                <w:ins w:id="1369" w:author="Derrick (ZTE)" w:date="2024-05-13T22:35:00Z"/>
              </w:rPr>
            </w:pPr>
            <w:ins w:id="1370" w:author="Derrick (ZTE)" w:date="2024-05-13T22:35:00Z">
              <w:r>
                <w:t>Note 4:</w:t>
              </w:r>
              <w:r>
                <w:tab/>
                <w:t>PRS-RSRP minimum requirements are specified assuming independent interference and noise at each receiver antenna port.</w:t>
              </w:r>
            </w:ins>
          </w:p>
          <w:p w:rsidR="00C1717E" w:rsidRDefault="00C1717E" w:rsidP="005500B2">
            <w:pPr>
              <w:pStyle w:val="TAN"/>
              <w:spacing w:line="256" w:lineRule="auto"/>
              <w:rPr>
                <w:ins w:id="1371" w:author="Derrick (ZTE)" w:date="2024-05-13T22:35:00Z"/>
              </w:rPr>
            </w:pPr>
            <w:ins w:id="1372" w:author="Derrick (ZTE)" w:date="2024-05-13T22:35:00Z">
              <w:r>
                <w:t>Note 5:</w:t>
              </w:r>
              <w:r>
                <w:tab/>
                <w:t>Equivalent power received by an antenna with 0 dBi gain at the centre of the quiet zone</w:t>
              </w:r>
            </w:ins>
          </w:p>
          <w:p w:rsidR="00C1717E" w:rsidRDefault="00C1717E" w:rsidP="005500B2">
            <w:pPr>
              <w:pStyle w:val="TAN"/>
              <w:spacing w:line="256" w:lineRule="auto"/>
              <w:rPr>
                <w:ins w:id="1373" w:author="Derrick (ZTE)" w:date="2024-05-13T22:35:00Z"/>
              </w:rPr>
            </w:pPr>
            <w:ins w:id="1374" w:author="Derrick (ZTE)" w:date="2024-05-13T22:35:00Z">
              <w:r>
                <w:t>Note 6:</w:t>
              </w:r>
              <w:r>
                <w:tab/>
                <w:t>As observed with 0 dBi gain antenna at the centre of the quiet zone</w:t>
              </w:r>
            </w:ins>
          </w:p>
          <w:p w:rsidR="00C1717E" w:rsidRDefault="00C1717E" w:rsidP="005500B2">
            <w:pPr>
              <w:pStyle w:val="TAN"/>
              <w:spacing w:line="256" w:lineRule="auto"/>
              <w:rPr>
                <w:ins w:id="1375" w:author="Derrick (ZTE)" w:date="2024-05-13T22:35:00Z"/>
                <w:sz w:val="14"/>
              </w:rPr>
            </w:pPr>
            <w:ins w:id="1376" w:author="Derrick (ZTE)" w:date="2024-05-13T22:35:00Z">
              <w:r>
                <w:rPr>
                  <w:rFonts w:cs="Arial"/>
                </w:rPr>
                <w:t>Note 7:</w:t>
              </w:r>
              <w:r>
                <w:rPr>
                  <w:rFonts w:cs="Arial"/>
                </w:rPr>
                <w:tab/>
                <w:t>Information about types of UE beam is given in B.2.1.3, and does not limit UE implementation or test system implementation</w:t>
              </w:r>
            </w:ins>
          </w:p>
        </w:tc>
      </w:tr>
    </w:tbl>
    <w:p w:rsidR="00C1717E" w:rsidRDefault="00C1717E" w:rsidP="00C1717E">
      <w:pPr>
        <w:rPr>
          <w:ins w:id="1377" w:author="Derrick (ZTE)" w:date="2024-05-13T22:35:00Z"/>
          <w:lang w:eastAsia="zh-CN"/>
        </w:rPr>
      </w:pPr>
    </w:p>
    <w:p w:rsidR="002E704D" w:rsidRDefault="002E704D" w:rsidP="00465A77">
      <w:pPr>
        <w:pStyle w:val="11BodyText"/>
        <w:ind w:left="0"/>
        <w:rPr>
          <w:ins w:id="1378" w:author="Derrick (ZTE)" w:date="2024-05-13T22:35:00Z"/>
        </w:rPr>
      </w:pPr>
    </w:p>
    <w:p w:rsidR="00C1717E" w:rsidRDefault="00C1717E" w:rsidP="00465A77">
      <w:pPr>
        <w:pStyle w:val="11BodyText"/>
        <w:ind w:left="0"/>
        <w:rPr>
          <w:ins w:id="1379" w:author="Derrick (ZTE)" w:date="2024-05-13T22:36:00Z"/>
        </w:rPr>
      </w:pPr>
    </w:p>
    <w:p w:rsidR="00C1717E" w:rsidRPr="005102ED" w:rsidRDefault="00C1717E">
      <w:pPr>
        <w:rPr>
          <w:ins w:id="1380" w:author="Derrick (ZTE)" w:date="2024-05-13T22:36:00Z"/>
        </w:rPr>
        <w:pPrChange w:id="1381" w:author="Derrick (ZTE)" w:date="2024-05-13T22:36:00Z">
          <w:pPr>
            <w:pStyle w:val="11BodyText"/>
            <w:ind w:left="0"/>
          </w:pPr>
        </w:pPrChange>
      </w:pPr>
    </w:p>
    <w:p w:rsidR="00C1717E" w:rsidRPr="00C1717E" w:rsidRDefault="00C1717E">
      <w:pPr>
        <w:rPr>
          <w:ins w:id="1382" w:author="Derrick (ZTE)" w:date="2024-05-13T22:36:00Z"/>
          <w:rPrChange w:id="1383" w:author="Derrick (ZTE)" w:date="2024-05-13T22:36:00Z">
            <w:rPr>
              <w:ins w:id="1384" w:author="Derrick (ZTE)" w:date="2024-05-13T22:36:00Z"/>
            </w:rPr>
          </w:rPrChange>
        </w:rPr>
        <w:pPrChange w:id="1385" w:author="Derrick (ZTE)" w:date="2024-05-13T22:36:00Z">
          <w:pPr>
            <w:pStyle w:val="11BodyText"/>
            <w:ind w:left="0"/>
          </w:pPr>
        </w:pPrChange>
      </w:pPr>
    </w:p>
    <w:p w:rsidR="00C1717E" w:rsidRPr="00C1717E" w:rsidRDefault="00C1717E">
      <w:pPr>
        <w:rPr>
          <w:ins w:id="1386" w:author="Derrick (ZTE)" w:date="2024-05-13T22:36:00Z"/>
          <w:rPrChange w:id="1387" w:author="Derrick (ZTE)" w:date="2024-05-13T22:36:00Z">
            <w:rPr>
              <w:ins w:id="1388" w:author="Derrick (ZTE)" w:date="2024-05-13T22:36:00Z"/>
            </w:rPr>
          </w:rPrChange>
        </w:rPr>
        <w:pPrChange w:id="1389" w:author="Derrick (ZTE)" w:date="2024-05-13T22:36:00Z">
          <w:pPr>
            <w:pStyle w:val="11BodyText"/>
            <w:ind w:left="0"/>
          </w:pPr>
        </w:pPrChange>
      </w:pPr>
    </w:p>
    <w:p w:rsidR="00C1717E" w:rsidRPr="00C1717E" w:rsidRDefault="00C1717E">
      <w:pPr>
        <w:rPr>
          <w:ins w:id="1390" w:author="Derrick (ZTE)" w:date="2024-05-13T22:36:00Z"/>
          <w:rPrChange w:id="1391" w:author="Derrick (ZTE)" w:date="2024-05-13T22:36:00Z">
            <w:rPr>
              <w:ins w:id="1392" w:author="Derrick (ZTE)" w:date="2024-05-13T22:36:00Z"/>
            </w:rPr>
          </w:rPrChange>
        </w:rPr>
        <w:pPrChange w:id="1393" w:author="Derrick (ZTE)" w:date="2024-05-13T22:36:00Z">
          <w:pPr>
            <w:pStyle w:val="11BodyText"/>
            <w:ind w:left="0"/>
          </w:pPr>
        </w:pPrChange>
      </w:pPr>
    </w:p>
    <w:p w:rsidR="00C1717E" w:rsidRPr="00C1717E" w:rsidRDefault="00C1717E">
      <w:pPr>
        <w:rPr>
          <w:ins w:id="1394" w:author="Derrick (ZTE)" w:date="2024-05-13T22:36:00Z"/>
          <w:rPrChange w:id="1395" w:author="Derrick (ZTE)" w:date="2024-05-13T22:36:00Z">
            <w:rPr>
              <w:ins w:id="1396" w:author="Derrick (ZTE)" w:date="2024-05-13T22:36:00Z"/>
            </w:rPr>
          </w:rPrChange>
        </w:rPr>
        <w:pPrChange w:id="1397" w:author="Derrick (ZTE)" w:date="2024-05-13T22:36:00Z">
          <w:pPr>
            <w:pStyle w:val="11BodyText"/>
            <w:ind w:left="0"/>
          </w:pPr>
        </w:pPrChange>
      </w:pPr>
    </w:p>
    <w:p w:rsidR="00C1717E" w:rsidRPr="00C1717E" w:rsidRDefault="00C1717E">
      <w:pPr>
        <w:rPr>
          <w:ins w:id="1398" w:author="Derrick (ZTE)" w:date="2024-05-13T22:36:00Z"/>
          <w:rPrChange w:id="1399" w:author="Derrick (ZTE)" w:date="2024-05-13T22:36:00Z">
            <w:rPr>
              <w:ins w:id="1400" w:author="Derrick (ZTE)" w:date="2024-05-13T22:36:00Z"/>
            </w:rPr>
          </w:rPrChange>
        </w:rPr>
        <w:pPrChange w:id="1401" w:author="Derrick (ZTE)" w:date="2024-05-13T22:36:00Z">
          <w:pPr>
            <w:pStyle w:val="11BodyText"/>
            <w:ind w:left="0"/>
          </w:pPr>
        </w:pPrChange>
      </w:pPr>
    </w:p>
    <w:p w:rsidR="00C1717E" w:rsidRPr="00C1717E" w:rsidRDefault="00C1717E">
      <w:pPr>
        <w:rPr>
          <w:ins w:id="1402" w:author="Derrick (ZTE)" w:date="2024-05-13T22:36:00Z"/>
          <w:rPrChange w:id="1403" w:author="Derrick (ZTE)" w:date="2024-05-13T22:36:00Z">
            <w:rPr>
              <w:ins w:id="1404" w:author="Derrick (ZTE)" w:date="2024-05-13T22:36:00Z"/>
            </w:rPr>
          </w:rPrChange>
        </w:rPr>
        <w:pPrChange w:id="1405" w:author="Derrick (ZTE)" w:date="2024-05-13T22:36:00Z">
          <w:pPr>
            <w:pStyle w:val="11BodyText"/>
            <w:ind w:left="0"/>
          </w:pPr>
        </w:pPrChange>
      </w:pPr>
    </w:p>
    <w:p w:rsidR="00C1717E" w:rsidRPr="00C1717E" w:rsidRDefault="00C1717E">
      <w:pPr>
        <w:rPr>
          <w:ins w:id="1406" w:author="Derrick (ZTE)" w:date="2024-05-13T22:36:00Z"/>
          <w:rPrChange w:id="1407" w:author="Derrick (ZTE)" w:date="2024-05-13T22:36:00Z">
            <w:rPr>
              <w:ins w:id="1408" w:author="Derrick (ZTE)" w:date="2024-05-13T22:36:00Z"/>
            </w:rPr>
          </w:rPrChange>
        </w:rPr>
        <w:pPrChange w:id="1409" w:author="Derrick (ZTE)" w:date="2024-05-13T22:36:00Z">
          <w:pPr>
            <w:pStyle w:val="11BodyText"/>
            <w:ind w:left="0"/>
          </w:pPr>
        </w:pPrChange>
      </w:pPr>
    </w:p>
    <w:p w:rsidR="00C1717E" w:rsidRPr="00C1717E" w:rsidRDefault="00C1717E">
      <w:pPr>
        <w:rPr>
          <w:ins w:id="1410" w:author="Derrick (ZTE)" w:date="2024-05-13T22:36:00Z"/>
          <w:rPrChange w:id="1411" w:author="Derrick (ZTE)" w:date="2024-05-13T22:36:00Z">
            <w:rPr>
              <w:ins w:id="1412" w:author="Derrick (ZTE)" w:date="2024-05-13T22:36:00Z"/>
            </w:rPr>
          </w:rPrChange>
        </w:rPr>
        <w:pPrChange w:id="1413" w:author="Derrick (ZTE)" w:date="2024-05-13T22:36:00Z">
          <w:pPr>
            <w:pStyle w:val="11BodyText"/>
            <w:ind w:left="0"/>
          </w:pPr>
        </w:pPrChange>
      </w:pPr>
    </w:p>
    <w:p w:rsidR="00C1717E" w:rsidRPr="00C1717E" w:rsidRDefault="00C1717E">
      <w:pPr>
        <w:rPr>
          <w:ins w:id="1414" w:author="Derrick (ZTE)" w:date="2024-05-13T22:36:00Z"/>
          <w:rPrChange w:id="1415" w:author="Derrick (ZTE)" w:date="2024-05-13T22:36:00Z">
            <w:rPr>
              <w:ins w:id="1416" w:author="Derrick (ZTE)" w:date="2024-05-13T22:36:00Z"/>
            </w:rPr>
          </w:rPrChange>
        </w:rPr>
        <w:pPrChange w:id="1417" w:author="Derrick (ZTE)" w:date="2024-05-13T22:36:00Z">
          <w:pPr>
            <w:pStyle w:val="11BodyText"/>
            <w:ind w:left="0"/>
          </w:pPr>
        </w:pPrChange>
      </w:pPr>
    </w:p>
    <w:p w:rsidR="00C1717E" w:rsidRPr="00C1717E" w:rsidRDefault="00C1717E">
      <w:pPr>
        <w:rPr>
          <w:ins w:id="1418" w:author="Derrick (ZTE)" w:date="2024-05-13T22:36:00Z"/>
          <w:rPrChange w:id="1419" w:author="Derrick (ZTE)" w:date="2024-05-13T22:36:00Z">
            <w:rPr>
              <w:ins w:id="1420" w:author="Derrick (ZTE)" w:date="2024-05-13T22:36:00Z"/>
            </w:rPr>
          </w:rPrChange>
        </w:rPr>
        <w:pPrChange w:id="1421" w:author="Derrick (ZTE)" w:date="2024-05-13T22:36:00Z">
          <w:pPr>
            <w:pStyle w:val="11BodyText"/>
            <w:ind w:left="0"/>
          </w:pPr>
        </w:pPrChange>
      </w:pPr>
    </w:p>
    <w:p w:rsidR="00C1717E" w:rsidRPr="00C1717E" w:rsidRDefault="00C1717E">
      <w:pPr>
        <w:rPr>
          <w:ins w:id="1422" w:author="Derrick (ZTE)" w:date="2024-05-13T22:36:00Z"/>
          <w:rPrChange w:id="1423" w:author="Derrick (ZTE)" w:date="2024-05-13T22:36:00Z">
            <w:rPr>
              <w:ins w:id="1424" w:author="Derrick (ZTE)" w:date="2024-05-13T22:36:00Z"/>
            </w:rPr>
          </w:rPrChange>
        </w:rPr>
        <w:pPrChange w:id="1425" w:author="Derrick (ZTE)" w:date="2024-05-13T22:36:00Z">
          <w:pPr>
            <w:pStyle w:val="11BodyText"/>
            <w:ind w:left="0"/>
          </w:pPr>
        </w:pPrChange>
      </w:pPr>
    </w:p>
    <w:p w:rsidR="00C1717E" w:rsidRPr="005872DB" w:rsidRDefault="00C1717E">
      <w:pPr>
        <w:pStyle w:val="2"/>
        <w:rPr>
          <w:ins w:id="1426" w:author="Derrick (ZTE)" w:date="2024-05-13T22:36:00Z"/>
          <w:rFonts w:cs="Arial"/>
          <w:bCs/>
          <w:color w:val="FF0000"/>
          <w:sz w:val="24"/>
          <w:szCs w:val="24"/>
          <w:lang w:eastAsia="zh-CN"/>
          <w:rPrChange w:id="1427" w:author="Derrick (ZTE)" w:date="2024-05-13T22:37:00Z">
            <w:rPr>
              <w:ins w:id="1428" w:author="Derrick (ZTE)" w:date="2024-05-13T22:36:00Z"/>
              <w:lang w:val="en-US" w:eastAsia="en-GB"/>
            </w:rPr>
          </w:rPrChange>
        </w:rPr>
        <w:pPrChange w:id="1429" w:author="Derrick (ZTE)" w:date="2024-05-13T22:37:00Z">
          <w:pPr/>
        </w:pPrChange>
      </w:pPr>
      <w:ins w:id="1430" w:author="Derrick (ZTE)" w:date="2024-05-13T22:36:00Z">
        <w:r>
          <w:rPr>
            <w:rFonts w:cs="Arial"/>
            <w:bCs/>
            <w:color w:val="FF0000"/>
            <w:sz w:val="24"/>
            <w:szCs w:val="24"/>
            <w:lang w:eastAsia="zh-CN"/>
          </w:rPr>
          <w:t>A.7.8</w:t>
        </w:r>
        <w:r w:rsidRPr="005500B2">
          <w:rPr>
            <w:rFonts w:cs="Arial"/>
            <w:bCs/>
            <w:color w:val="FF0000"/>
            <w:sz w:val="24"/>
            <w:szCs w:val="24"/>
            <w:lang w:eastAsia="zh-CN"/>
          </w:rPr>
          <w:t>.X.1</w:t>
        </w:r>
        <w:r>
          <w:rPr>
            <w:rFonts w:cs="Arial"/>
            <w:bCs/>
            <w:color w:val="FF0000"/>
            <w:sz w:val="24"/>
            <w:szCs w:val="24"/>
            <w:lang w:eastAsia="zh-CN"/>
          </w:rPr>
          <w:t>.2</w:t>
        </w:r>
        <w:r w:rsidRPr="005500B2">
          <w:rPr>
            <w:rFonts w:cs="Arial"/>
            <w:bCs/>
            <w:color w:val="FF0000"/>
            <w:sz w:val="24"/>
            <w:szCs w:val="24"/>
            <w:lang w:eastAsia="zh-CN"/>
          </w:rPr>
          <w:t xml:space="preserve"> </w:t>
        </w:r>
        <w:r w:rsidRPr="005872DB">
          <w:rPr>
            <w:rFonts w:cs="Arial"/>
            <w:bCs/>
            <w:color w:val="FF0000"/>
            <w:sz w:val="24"/>
            <w:szCs w:val="24"/>
            <w:lang w:eastAsia="zh-CN"/>
            <w:rPrChange w:id="1431" w:author="Derrick (ZTE)" w:date="2024-05-13T22:37:00Z">
              <w:rPr>
                <w:rFonts w:cs="Arial"/>
                <w:b/>
                <w:bCs/>
                <w:color w:val="FF0000"/>
                <w:sz w:val="24"/>
                <w:szCs w:val="24"/>
                <w:lang w:eastAsia="zh-CN"/>
              </w:rPr>
            </w:rPrChange>
          </w:rPr>
          <w:tab/>
        </w:r>
        <w:r w:rsidRPr="005872DB">
          <w:rPr>
            <w:rFonts w:cs="Arial"/>
            <w:bCs/>
            <w:color w:val="FF0000"/>
            <w:sz w:val="24"/>
            <w:szCs w:val="24"/>
            <w:lang w:eastAsia="zh-CN"/>
            <w:rPrChange w:id="1432" w:author="Derrick (ZTE)" w:date="2024-05-13T22:37:00Z">
              <w:rPr>
                <w:snapToGrid w:val="0"/>
                <w:sz w:val="24"/>
                <w:szCs w:val="24"/>
              </w:rPr>
            </w:rPrChange>
          </w:rPr>
          <w:t>Test requirements</w:t>
        </w:r>
      </w:ins>
    </w:p>
    <w:p w:rsidR="00C1717E" w:rsidRDefault="00C1717E" w:rsidP="00C1717E">
      <w:pPr>
        <w:rPr>
          <w:ins w:id="1433" w:author="Derrick (ZTE)" w:date="2024-05-13T22:36:00Z"/>
          <w:lang w:eastAsia="zh-CN"/>
        </w:rPr>
      </w:pPr>
      <w:ins w:id="1434" w:author="Derrick (ZTE)" w:date="2024-05-13T22:36:00Z">
        <w:r>
          <w:t>The PRS RSRPP measurement time fulfils the requirements specified in Clause 5.6.5.5.The UE shall perform and report the PRS RSRPP measurements for Cell 2 with respect to the reference cell in the DL-AoD assistance data, Cell 1, within the time duration specified in section 5.6.5.5 starting from the beginning of time interval T2.</w:t>
        </w:r>
      </w:ins>
    </w:p>
    <w:p w:rsidR="00C1717E" w:rsidRPr="003A7B85" w:rsidRDefault="00C1717E">
      <w:pPr>
        <w:pStyle w:val="NO"/>
        <w:rPr>
          <w:ins w:id="1435" w:author="Derrick (ZTE)" w:date="2024-05-13T22:36:00Z"/>
          <w:lang w:eastAsia="zh-CN"/>
        </w:rPr>
        <w:pPrChange w:id="1436" w:author="Derrick (ZTE)" w:date="2024-05-13T22:36:00Z">
          <w:pPr/>
        </w:pPrChange>
      </w:pPr>
      <w:ins w:id="1437" w:author="Derrick (ZTE)" w:date="2024-05-13T22:36:00Z">
        <w:r>
          <w:t>NOTE:</w:t>
        </w:r>
        <w:r>
          <w:tab/>
          <w:t>The actual overall delays measured in the test may be higher than the time duration above because of the uncertainty in acquiring the first available PRACH occasion to transition to RRC_CONNECTED state to report the measurements.</w:t>
        </w:r>
      </w:ins>
    </w:p>
    <w:p w:rsidR="00C1717E" w:rsidRDefault="00C1717E">
      <w:pPr>
        <w:rPr>
          <w:ins w:id="1438" w:author="Derrick (ZTE)" w:date="2024-05-13T22:38:00Z"/>
        </w:rPr>
        <w:pPrChange w:id="1439" w:author="Derrick (ZTE)" w:date="2024-05-13T22:36:00Z">
          <w:pPr>
            <w:pStyle w:val="11BodyText"/>
            <w:ind w:left="0"/>
          </w:pPr>
        </w:pPrChange>
      </w:pPr>
      <w:ins w:id="1440" w:author="Derrick (ZTE)" w:date="2024-05-13T22:36:00Z">
        <w:r>
          <w:t>The rate of the correct events for the neighbour cell observed during repeated tests shall be at least 90%, where the reported PRS RSRPP measurement for each correct event shall be within the PRS RSRPP reporting range specified in Clause 10.1.X, i.e., between PRS RSRPP_0 and PRS RSRPP_126.</w:t>
        </w:r>
      </w:ins>
    </w:p>
    <w:p w:rsidR="00A10E0E" w:rsidRDefault="00A10E0E" w:rsidP="00A10E0E">
      <w:pPr>
        <w:pStyle w:val="40"/>
        <w:tabs>
          <w:tab w:val="left" w:pos="2000"/>
        </w:tabs>
        <w:ind w:left="0" w:firstLine="0"/>
        <w:rPr>
          <w:ins w:id="1441" w:author="Derrick (ZTE)" w:date="2024-05-13T22:39:00Z"/>
          <w:rFonts w:cs="Arial"/>
          <w:color w:val="FF0000"/>
        </w:rPr>
      </w:pPr>
      <w:ins w:id="1442" w:author="Derrick (ZTE)" w:date="2024-05-13T22:38:00Z">
        <w:r>
          <w:rPr>
            <w:rFonts w:cs="Arial"/>
            <w:color w:val="FF0000"/>
          </w:rPr>
          <w:t xml:space="preserve">&lt; </w:t>
        </w:r>
        <w:r>
          <w:rPr>
            <w:rFonts w:eastAsia="宋体" w:cs="Arial" w:hint="eastAsia"/>
            <w:color w:val="FF0000"/>
            <w:lang w:val="en-US" w:eastAsia="zh-CN"/>
          </w:rPr>
          <w:t>END</w:t>
        </w:r>
        <w:r>
          <w:rPr>
            <w:rFonts w:cs="Arial"/>
            <w:color w:val="FF0000"/>
          </w:rPr>
          <w:t xml:space="preserve"> OF CHANGE</w:t>
        </w:r>
        <w:r>
          <w:rPr>
            <w:rFonts w:eastAsia="宋体" w:cs="Arial" w:hint="eastAsia"/>
            <w:color w:val="FF0000"/>
            <w:lang w:val="en-US" w:eastAsia="zh-CN"/>
          </w:rPr>
          <w:t xml:space="preserve"> </w:t>
        </w:r>
        <w:r>
          <w:rPr>
            <w:rFonts w:eastAsia="宋体" w:cs="Arial"/>
            <w:color w:val="FF0000"/>
            <w:lang w:val="en-US" w:eastAsia="zh-CN"/>
          </w:rPr>
          <w:t>2</w:t>
        </w:r>
        <w:r>
          <w:rPr>
            <w:rFonts w:cs="Arial"/>
            <w:color w:val="FF0000"/>
          </w:rPr>
          <w:t>&gt;</w:t>
        </w:r>
      </w:ins>
    </w:p>
    <w:p w:rsidR="00A10E0E" w:rsidRPr="00A10E0E" w:rsidRDefault="00A10E0E">
      <w:pPr>
        <w:rPr>
          <w:ins w:id="1443" w:author="Derrick (ZTE)" w:date="2024-05-13T22:38:00Z"/>
          <w:rPrChange w:id="1444" w:author="Derrick (ZTE)" w:date="2024-05-13T22:39:00Z">
            <w:rPr>
              <w:ins w:id="1445" w:author="Derrick (ZTE)" w:date="2024-05-13T22:38:00Z"/>
              <w:i/>
              <w:color w:val="0000FF"/>
              <w:lang w:eastAsia="zh-CN"/>
            </w:rPr>
          </w:rPrChange>
        </w:rPr>
        <w:pPrChange w:id="1446" w:author="Derrick (ZTE)" w:date="2024-05-13T22:39:00Z">
          <w:pPr>
            <w:pStyle w:val="40"/>
            <w:tabs>
              <w:tab w:val="left" w:pos="2000"/>
            </w:tabs>
            <w:ind w:left="0" w:firstLine="0"/>
          </w:pPr>
        </w:pPrChange>
      </w:pPr>
    </w:p>
    <w:p w:rsidR="00A10E0E" w:rsidRPr="00A10E0E" w:rsidRDefault="00A10E0E">
      <w:pPr>
        <w:pStyle w:val="40"/>
        <w:tabs>
          <w:tab w:val="left" w:pos="2000"/>
        </w:tabs>
        <w:rPr>
          <w:ins w:id="1447" w:author="Derrick (ZTE)" w:date="2024-05-13T22:37:00Z"/>
          <w:i/>
          <w:color w:val="0000FF"/>
          <w:lang w:eastAsia="zh-CN"/>
          <w:rPrChange w:id="1448" w:author="Derrick (ZTE)" w:date="2024-05-13T22:39:00Z">
            <w:rPr>
              <w:ins w:id="1449" w:author="Derrick (ZTE)" w:date="2024-05-13T22:37:00Z"/>
              <w:lang w:val="en-GB"/>
            </w:rPr>
          </w:rPrChange>
        </w:rPr>
        <w:pPrChange w:id="1450" w:author="Derrick (ZTE)" w:date="2024-05-13T22:39:00Z">
          <w:pPr>
            <w:pStyle w:val="11BodyText"/>
            <w:ind w:left="0"/>
          </w:pPr>
        </w:pPrChange>
      </w:pPr>
      <w:ins w:id="1451" w:author="Derrick (ZTE)" w:date="2024-05-13T22:39:00Z">
        <w:r>
          <w:rPr>
            <w:rFonts w:cs="Arial"/>
            <w:color w:val="FF0000"/>
          </w:rPr>
          <w:t xml:space="preserve">&lt; </w:t>
        </w:r>
        <w:r>
          <w:rPr>
            <w:rFonts w:eastAsia="宋体" w:cs="Arial" w:hint="eastAsia"/>
            <w:color w:val="FF0000"/>
            <w:lang w:val="en-US" w:eastAsia="zh-CN"/>
          </w:rPr>
          <w:t>START</w:t>
        </w:r>
        <w:r>
          <w:rPr>
            <w:rFonts w:cs="Arial"/>
            <w:color w:val="FF0000"/>
          </w:rPr>
          <w:t xml:space="preserve"> OF CHANGE</w:t>
        </w:r>
        <w:r>
          <w:rPr>
            <w:rFonts w:eastAsia="宋体" w:cs="Arial" w:hint="eastAsia"/>
            <w:color w:val="FF0000"/>
            <w:lang w:val="en-US" w:eastAsia="zh-CN"/>
          </w:rPr>
          <w:t xml:space="preserve"> </w:t>
        </w:r>
        <w:r>
          <w:rPr>
            <w:rFonts w:eastAsia="宋体" w:cs="Arial"/>
            <w:color w:val="FF0000"/>
            <w:lang w:val="en-US" w:eastAsia="zh-CN"/>
          </w:rPr>
          <w:t>3</w:t>
        </w:r>
        <w:r>
          <w:rPr>
            <w:rFonts w:cs="Arial"/>
            <w:color w:val="FF0000"/>
          </w:rPr>
          <w:t>&gt;</w:t>
        </w:r>
      </w:ins>
    </w:p>
    <w:p w:rsidR="00A10E0E" w:rsidRPr="005500B2" w:rsidRDefault="00A10E0E" w:rsidP="00A10E0E">
      <w:pPr>
        <w:pStyle w:val="10"/>
        <w:rPr>
          <w:ins w:id="1452" w:author="Derrick (ZTE)" w:date="2024-05-13T22:37:00Z"/>
          <w:sz w:val="28"/>
          <w:szCs w:val="28"/>
          <w:lang w:eastAsia="zh-CN"/>
        </w:rPr>
      </w:pPr>
      <w:ins w:id="1453" w:author="Derrick (ZTE)" w:date="2024-05-13T22:37:00Z">
        <w:r>
          <w:rPr>
            <w:sz w:val="28"/>
            <w:szCs w:val="28"/>
            <w:lang w:eastAsia="zh-CN"/>
          </w:rPr>
          <w:t>A.</w:t>
        </w:r>
      </w:ins>
      <w:ins w:id="1454" w:author="Derrick (ZTE)" w:date="2024-05-13T22:38:00Z">
        <w:r>
          <w:rPr>
            <w:sz w:val="28"/>
            <w:szCs w:val="28"/>
            <w:lang w:eastAsia="zh-CN"/>
          </w:rPr>
          <w:t>6.7</w:t>
        </w:r>
      </w:ins>
      <w:ins w:id="1455" w:author="Derrick (ZTE)" w:date="2024-05-13T22:37:00Z">
        <w:r>
          <w:rPr>
            <w:sz w:val="28"/>
            <w:szCs w:val="28"/>
            <w:lang w:eastAsia="zh-CN"/>
          </w:rPr>
          <w:t xml:space="preserve">.X.1   </w:t>
        </w:r>
        <w:r w:rsidRPr="005500B2">
          <w:rPr>
            <w:sz w:val="28"/>
            <w:szCs w:val="28"/>
            <w:lang w:eastAsia="zh-CN"/>
          </w:rPr>
          <w:t>SA</w:t>
        </w:r>
        <w:r>
          <w:rPr>
            <w:sz w:val="28"/>
            <w:szCs w:val="28"/>
            <w:lang w:eastAsia="zh-CN"/>
          </w:rPr>
          <w:t>:</w:t>
        </w:r>
        <w:r w:rsidRPr="005500B2">
          <w:rPr>
            <w:sz w:val="28"/>
            <w:szCs w:val="28"/>
            <w:lang w:eastAsia="zh-CN"/>
          </w:rPr>
          <w:t xml:space="preserve"> </w:t>
        </w:r>
        <w:r>
          <w:rPr>
            <w:sz w:val="28"/>
            <w:szCs w:val="28"/>
            <w:lang w:eastAsia="zh-CN"/>
          </w:rPr>
          <w:t>PRS-RSRPP measurement accuracy TC with Rx FH in RRC_</w:t>
        </w:r>
      </w:ins>
      <w:ins w:id="1456" w:author="Derrick (ZTE)" w:date="2024-05-13T22:38:00Z">
        <w:r>
          <w:rPr>
            <w:sz w:val="28"/>
            <w:szCs w:val="28"/>
            <w:lang w:eastAsia="zh-CN"/>
          </w:rPr>
          <w:t>CONNECTED</w:t>
        </w:r>
      </w:ins>
      <w:ins w:id="1457" w:author="Derrick (ZTE)" w:date="2024-05-13T22:37:00Z">
        <w:r>
          <w:rPr>
            <w:sz w:val="28"/>
            <w:szCs w:val="28"/>
            <w:lang w:eastAsia="zh-CN"/>
          </w:rPr>
          <w:t xml:space="preserve"> state in FR</w:t>
        </w:r>
      </w:ins>
      <w:ins w:id="1458" w:author="Derrick (ZTE)" w:date="2024-05-13T22:38:00Z">
        <w:r>
          <w:rPr>
            <w:sz w:val="28"/>
            <w:szCs w:val="28"/>
            <w:lang w:eastAsia="zh-CN"/>
          </w:rPr>
          <w:t>1</w:t>
        </w:r>
      </w:ins>
    </w:p>
    <w:p w:rsidR="00A10E0E" w:rsidRDefault="005777F4" w:rsidP="00A10E0E">
      <w:pPr>
        <w:pStyle w:val="2"/>
        <w:rPr>
          <w:ins w:id="1459" w:author="Derrick (ZTE)" w:date="2024-05-13T22:38:00Z"/>
          <w:snapToGrid w:val="0"/>
          <w:sz w:val="24"/>
          <w:szCs w:val="24"/>
        </w:rPr>
      </w:pPr>
      <w:ins w:id="1460" w:author="Derrick (ZTE)" w:date="2024-05-13T22:38:00Z">
        <w:r>
          <w:rPr>
            <w:rFonts w:cs="Arial"/>
            <w:bCs/>
            <w:color w:val="FF0000"/>
            <w:sz w:val="24"/>
            <w:szCs w:val="24"/>
            <w:lang w:eastAsia="zh-CN"/>
          </w:rPr>
          <w:t>A.</w:t>
        </w:r>
      </w:ins>
      <w:ins w:id="1461" w:author="Derrick (ZTE)" w:date="2024-05-13T22:39:00Z">
        <w:r>
          <w:rPr>
            <w:rFonts w:cs="Arial"/>
            <w:bCs/>
            <w:color w:val="FF0000"/>
            <w:sz w:val="24"/>
            <w:szCs w:val="24"/>
            <w:lang w:eastAsia="zh-CN"/>
          </w:rPr>
          <w:t>6</w:t>
        </w:r>
      </w:ins>
      <w:ins w:id="1462" w:author="Derrick (ZTE)" w:date="2024-05-13T22:38:00Z">
        <w:r w:rsidR="00A10E0E">
          <w:rPr>
            <w:rFonts w:cs="Arial"/>
            <w:bCs/>
            <w:color w:val="FF0000"/>
            <w:sz w:val="24"/>
            <w:szCs w:val="24"/>
            <w:lang w:eastAsia="zh-CN"/>
          </w:rPr>
          <w:t>.</w:t>
        </w:r>
      </w:ins>
      <w:ins w:id="1463" w:author="Derrick (ZTE)" w:date="2024-05-13T22:39:00Z">
        <w:r>
          <w:rPr>
            <w:rFonts w:cs="Arial"/>
            <w:bCs/>
            <w:color w:val="FF0000"/>
            <w:sz w:val="24"/>
            <w:szCs w:val="24"/>
            <w:lang w:eastAsia="zh-CN"/>
          </w:rPr>
          <w:t>7</w:t>
        </w:r>
      </w:ins>
      <w:ins w:id="1464" w:author="Derrick (ZTE)" w:date="2024-05-13T22:38:00Z">
        <w:r w:rsidR="00A10E0E" w:rsidRPr="005500B2">
          <w:rPr>
            <w:rFonts w:cs="Arial"/>
            <w:bCs/>
            <w:color w:val="FF0000"/>
            <w:sz w:val="24"/>
            <w:szCs w:val="24"/>
            <w:lang w:eastAsia="zh-CN"/>
          </w:rPr>
          <w:t>.X.1</w:t>
        </w:r>
        <w:r w:rsidR="00A10E0E">
          <w:rPr>
            <w:rFonts w:cs="Arial"/>
            <w:bCs/>
            <w:color w:val="FF0000"/>
            <w:sz w:val="24"/>
            <w:szCs w:val="24"/>
            <w:lang w:eastAsia="zh-CN"/>
          </w:rPr>
          <w:t>.1</w:t>
        </w:r>
        <w:r w:rsidR="00A10E0E" w:rsidRPr="005500B2">
          <w:rPr>
            <w:rFonts w:cs="Arial"/>
            <w:bCs/>
            <w:color w:val="FF0000"/>
            <w:sz w:val="24"/>
            <w:szCs w:val="24"/>
            <w:lang w:eastAsia="zh-CN"/>
          </w:rPr>
          <w:t xml:space="preserve"> </w:t>
        </w:r>
        <w:r w:rsidR="00A10E0E">
          <w:rPr>
            <w:rFonts w:cs="Arial"/>
            <w:b/>
            <w:bCs/>
            <w:color w:val="FF0000"/>
            <w:sz w:val="24"/>
            <w:szCs w:val="24"/>
            <w:lang w:eastAsia="zh-CN"/>
          </w:rPr>
          <w:tab/>
        </w:r>
        <w:r w:rsidR="00A10E0E" w:rsidRPr="005500B2">
          <w:rPr>
            <w:snapToGrid w:val="0"/>
            <w:sz w:val="24"/>
            <w:szCs w:val="24"/>
          </w:rPr>
          <w:t>Test purpose and Environment</w:t>
        </w:r>
      </w:ins>
    </w:p>
    <w:p w:rsidR="00A10E0E" w:rsidRDefault="005777F4">
      <w:pPr>
        <w:rPr>
          <w:ins w:id="1465" w:author="Derrick (ZTE)" w:date="2024-05-13T22:39:00Z"/>
        </w:rPr>
        <w:pPrChange w:id="1466" w:author="Derrick (ZTE)" w:date="2024-05-13T22:36:00Z">
          <w:pPr>
            <w:pStyle w:val="11BodyText"/>
            <w:ind w:left="0"/>
          </w:pPr>
        </w:pPrChange>
      </w:pPr>
      <w:ins w:id="1467" w:author="Derrick (ZTE)" w:date="2024-05-13T22:39:00Z">
        <w:r>
          <w:t>The purpose of this test is to verify that the accuracy of PRS-RSRPP measurement in RRC_CONNECTED is within the specified limits. This test will verify the requirements in clause</w:t>
        </w:r>
        <w:r>
          <w:rPr>
            <w:lang w:val="en-US"/>
          </w:rPr>
          <w:t>s</w:t>
        </w:r>
        <w:r>
          <w:t xml:space="preserve"> </w:t>
        </w:r>
        <w:r w:rsidRPr="00135F7E">
          <w:t>10.1.38.2</w:t>
        </w:r>
        <w:r>
          <w:t>.</w:t>
        </w:r>
      </w:ins>
    </w:p>
    <w:p w:rsidR="005777F4" w:rsidRDefault="005777F4" w:rsidP="005777F4">
      <w:pPr>
        <w:pStyle w:val="2"/>
        <w:rPr>
          <w:ins w:id="1468" w:author="Derrick (ZTE)" w:date="2024-05-13T22:39:00Z"/>
          <w:snapToGrid w:val="0"/>
          <w:sz w:val="24"/>
          <w:szCs w:val="24"/>
        </w:rPr>
      </w:pPr>
      <w:ins w:id="1469" w:author="Derrick (ZTE)" w:date="2024-05-13T22:39:00Z">
        <w:r>
          <w:rPr>
            <w:rFonts w:cs="Arial"/>
            <w:bCs/>
            <w:color w:val="FF0000"/>
            <w:sz w:val="24"/>
            <w:szCs w:val="24"/>
            <w:lang w:eastAsia="zh-CN"/>
          </w:rPr>
          <w:lastRenderedPageBreak/>
          <w:t>A.6.7</w:t>
        </w:r>
        <w:r w:rsidRPr="005500B2">
          <w:rPr>
            <w:rFonts w:cs="Arial"/>
            <w:bCs/>
            <w:color w:val="FF0000"/>
            <w:sz w:val="24"/>
            <w:szCs w:val="24"/>
            <w:lang w:eastAsia="zh-CN"/>
          </w:rPr>
          <w:t>.X.1</w:t>
        </w:r>
        <w:r>
          <w:rPr>
            <w:rFonts w:cs="Arial"/>
            <w:bCs/>
            <w:color w:val="FF0000"/>
            <w:sz w:val="24"/>
            <w:szCs w:val="24"/>
            <w:lang w:eastAsia="zh-CN"/>
          </w:rPr>
          <w:t>.2</w:t>
        </w:r>
        <w:r w:rsidRPr="005500B2">
          <w:rPr>
            <w:rFonts w:cs="Arial"/>
            <w:bCs/>
            <w:color w:val="FF0000"/>
            <w:sz w:val="24"/>
            <w:szCs w:val="24"/>
            <w:lang w:eastAsia="zh-CN"/>
          </w:rPr>
          <w:t xml:space="preserve"> </w:t>
        </w:r>
        <w:r>
          <w:rPr>
            <w:rFonts w:cs="Arial"/>
            <w:b/>
            <w:bCs/>
            <w:color w:val="FF0000"/>
            <w:sz w:val="24"/>
            <w:szCs w:val="24"/>
            <w:lang w:eastAsia="zh-CN"/>
          </w:rPr>
          <w:tab/>
        </w:r>
        <w:r w:rsidRPr="005500B2">
          <w:rPr>
            <w:snapToGrid w:val="0"/>
            <w:sz w:val="24"/>
            <w:szCs w:val="24"/>
          </w:rPr>
          <w:t>Test p</w:t>
        </w:r>
        <w:r>
          <w:rPr>
            <w:snapToGrid w:val="0"/>
            <w:sz w:val="24"/>
            <w:szCs w:val="24"/>
          </w:rPr>
          <w:t>arameters</w:t>
        </w:r>
      </w:ins>
    </w:p>
    <w:p w:rsidR="00F81B2F" w:rsidRPr="002E4C1F" w:rsidRDefault="00F81B2F" w:rsidP="00F81B2F">
      <w:pPr>
        <w:spacing w:line="259" w:lineRule="auto"/>
        <w:rPr>
          <w:ins w:id="1470" w:author="Derrick (ZTE)" w:date="2024-05-13T22:40:00Z"/>
        </w:rPr>
      </w:pPr>
      <w:ins w:id="1471" w:author="Derrick (ZTE)" w:date="2024-05-13T22:40:00Z">
        <w:r>
          <w:t>In this set of test cases all cells are on the same carrier frequency. Supported test configurations are shown in table A.6.7.16.1.2-1. Both absolute accuracy of PRS-RSRPP</w:t>
        </w:r>
        <w:r>
          <w:rPr>
            <w:lang w:val="en-US"/>
          </w:rPr>
          <w:t xml:space="preserve"> </w:t>
        </w:r>
        <w:r>
          <w:t>measurements are tested by using the parameters in A.6.7.16.1.2-2. In all test cases, Cell 1 is the PCell.</w:t>
        </w:r>
      </w:ins>
    </w:p>
    <w:p w:rsidR="00F81B2F" w:rsidRPr="002E4C1F" w:rsidRDefault="00F81B2F" w:rsidP="00F81B2F">
      <w:pPr>
        <w:pStyle w:val="TH"/>
        <w:rPr>
          <w:ins w:id="1472" w:author="Derrick (ZTE)" w:date="2024-05-13T22:40:00Z"/>
        </w:rPr>
      </w:pPr>
      <w:ins w:id="1473" w:author="Derrick (ZTE)" w:date="2024-05-13T22:40:00Z">
        <w:r w:rsidRPr="002E4C1F">
          <w:t xml:space="preserve">Table </w:t>
        </w:r>
        <w:r w:rsidRPr="002E4C1F">
          <w:rPr>
            <w:rFonts w:hint="eastAsia"/>
            <w:lang w:eastAsia="zh-CN"/>
          </w:rPr>
          <w:t>A.6.7.</w:t>
        </w:r>
        <w:r>
          <w:rPr>
            <w:lang w:eastAsia="zh-CN"/>
          </w:rPr>
          <w:t>16</w:t>
        </w:r>
        <w:r w:rsidRPr="002E4C1F">
          <w:t xml:space="preserve">.1.2-1: </w:t>
        </w:r>
        <w:r w:rsidRPr="002E4C1F">
          <w:rPr>
            <w:rFonts w:hint="eastAsia"/>
            <w:lang w:eastAsia="zh-CN"/>
          </w:rPr>
          <w:t>PRS-RSRPP</w:t>
        </w:r>
        <w:r w:rsidRPr="002E4C1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81B2F" w:rsidRPr="002E4C1F" w:rsidTr="005500B2">
        <w:trPr>
          <w:ins w:id="1474" w:author="Derrick (ZTE)" w:date="2024-05-13T22:40:00Z"/>
        </w:trPr>
        <w:tc>
          <w:tcPr>
            <w:tcW w:w="2276"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475" w:author="Derrick (ZTE)" w:date="2024-05-13T22:40:00Z"/>
                <w:rFonts w:ascii="Arial" w:hAnsi="Arial"/>
                <w:b/>
                <w:sz w:val="18"/>
              </w:rPr>
            </w:pPr>
            <w:ins w:id="1476" w:author="Derrick (ZTE)" w:date="2024-05-13T22:40:00Z">
              <w:r w:rsidRPr="002E4C1F">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477" w:author="Derrick (ZTE)" w:date="2024-05-13T22:40:00Z"/>
                <w:rFonts w:ascii="Arial" w:hAnsi="Arial"/>
                <w:b/>
                <w:sz w:val="18"/>
              </w:rPr>
            </w:pPr>
            <w:ins w:id="1478" w:author="Derrick (ZTE)" w:date="2024-05-13T22:40:00Z">
              <w:r w:rsidRPr="002E4C1F">
                <w:rPr>
                  <w:rFonts w:ascii="Arial" w:hAnsi="Arial"/>
                  <w:b/>
                  <w:sz w:val="18"/>
                </w:rPr>
                <w:t>Description</w:t>
              </w:r>
            </w:ins>
          </w:p>
        </w:tc>
      </w:tr>
      <w:tr w:rsidR="00F81B2F" w:rsidRPr="002E4C1F" w:rsidTr="005500B2">
        <w:trPr>
          <w:ins w:id="1479" w:author="Derrick (ZTE)" w:date="2024-05-13T22:40:00Z"/>
        </w:trPr>
        <w:tc>
          <w:tcPr>
            <w:tcW w:w="2276"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L"/>
              <w:rPr>
                <w:ins w:id="1480" w:author="Derrick (ZTE)" w:date="2024-05-13T22:40:00Z"/>
              </w:rPr>
            </w:pPr>
            <w:ins w:id="1481" w:author="Derrick (ZTE)" w:date="2024-05-13T22:40:00Z">
              <w:r w:rsidRPr="002E4C1F">
                <w:t>1</w:t>
              </w:r>
            </w:ins>
          </w:p>
        </w:tc>
        <w:tc>
          <w:tcPr>
            <w:tcW w:w="707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L"/>
              <w:rPr>
                <w:ins w:id="1482" w:author="Derrick (ZTE)" w:date="2024-05-13T22:40:00Z"/>
              </w:rPr>
            </w:pPr>
            <w:ins w:id="1483" w:author="Derrick (ZTE)" w:date="2024-05-13T22:40:00Z">
              <w:r>
                <w:t xml:space="preserve">NR 15 kHz SSB SCS, </w:t>
              </w:r>
              <w:r>
                <w:rPr>
                  <w:rFonts w:hint="eastAsia"/>
                  <w:lang w:eastAsia="zh-CN"/>
                </w:rPr>
                <w:t>20</w:t>
              </w:r>
              <w:r>
                <w:t xml:space="preserve"> MHz bandwidth, FDD duplex mode</w:t>
              </w:r>
            </w:ins>
          </w:p>
        </w:tc>
      </w:tr>
      <w:tr w:rsidR="00F81B2F" w:rsidRPr="002E4C1F" w:rsidTr="005500B2">
        <w:trPr>
          <w:ins w:id="1484" w:author="Derrick (ZTE)" w:date="2024-05-13T22:40:00Z"/>
        </w:trPr>
        <w:tc>
          <w:tcPr>
            <w:tcW w:w="2276"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L"/>
              <w:rPr>
                <w:ins w:id="1485" w:author="Derrick (ZTE)" w:date="2024-05-13T22:40:00Z"/>
              </w:rPr>
            </w:pPr>
            <w:ins w:id="1486" w:author="Derrick (ZTE)" w:date="2024-05-13T22:40:00Z">
              <w:r w:rsidRPr="002E4C1F">
                <w:t>2</w:t>
              </w:r>
            </w:ins>
          </w:p>
        </w:tc>
        <w:tc>
          <w:tcPr>
            <w:tcW w:w="707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L"/>
              <w:rPr>
                <w:ins w:id="1487" w:author="Derrick (ZTE)" w:date="2024-05-13T22:40:00Z"/>
              </w:rPr>
            </w:pPr>
            <w:ins w:id="1488" w:author="Derrick (ZTE)" w:date="2024-05-13T22:40:00Z">
              <w:r>
                <w:t xml:space="preserve">NR 15 kHz SSB SCS, </w:t>
              </w:r>
              <w:r>
                <w:rPr>
                  <w:rFonts w:hint="eastAsia"/>
                  <w:lang w:eastAsia="zh-CN"/>
                </w:rPr>
                <w:t>20</w:t>
              </w:r>
              <w:r>
                <w:t xml:space="preserve"> MHz bandwidth, TDD duplex mode</w:t>
              </w:r>
            </w:ins>
          </w:p>
        </w:tc>
      </w:tr>
      <w:tr w:rsidR="00F81B2F" w:rsidRPr="002E4C1F" w:rsidTr="005500B2">
        <w:trPr>
          <w:ins w:id="1489" w:author="Derrick (ZTE)" w:date="2024-05-13T22:40:00Z"/>
        </w:trPr>
        <w:tc>
          <w:tcPr>
            <w:tcW w:w="2276"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L"/>
              <w:rPr>
                <w:ins w:id="1490" w:author="Derrick (ZTE)" w:date="2024-05-13T22:40:00Z"/>
              </w:rPr>
            </w:pPr>
            <w:ins w:id="1491" w:author="Derrick (ZTE)" w:date="2024-05-13T22:40:00Z">
              <w:r w:rsidRPr="002E4C1F">
                <w:t>3</w:t>
              </w:r>
            </w:ins>
          </w:p>
        </w:tc>
        <w:tc>
          <w:tcPr>
            <w:tcW w:w="707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L"/>
              <w:rPr>
                <w:ins w:id="1492" w:author="Derrick (ZTE)" w:date="2024-05-13T22:40:00Z"/>
              </w:rPr>
            </w:pPr>
            <w:ins w:id="1493" w:author="Derrick (ZTE)" w:date="2024-05-13T22:40:00Z">
              <w:r>
                <w:t>NR 30</w:t>
              </w:r>
              <w:r>
                <w:rPr>
                  <w:lang w:val="en-US"/>
                </w:rPr>
                <w:t xml:space="preserve"> </w:t>
              </w:r>
              <w:r>
                <w:t xml:space="preserve">kHz SSB SCS, </w:t>
              </w:r>
              <w:r>
                <w:rPr>
                  <w:rFonts w:hint="eastAsia"/>
                  <w:lang w:eastAsia="zh-CN"/>
                </w:rPr>
                <w:t>50</w:t>
              </w:r>
              <w:r>
                <w:t xml:space="preserve"> MHz bandwidth, TDD duplex mode</w:t>
              </w:r>
            </w:ins>
          </w:p>
        </w:tc>
      </w:tr>
      <w:tr w:rsidR="00F81B2F" w:rsidRPr="002E4C1F" w:rsidTr="005500B2">
        <w:trPr>
          <w:ins w:id="1494" w:author="Derrick (ZTE)" w:date="2024-05-13T22:40:00Z"/>
        </w:trPr>
        <w:tc>
          <w:tcPr>
            <w:tcW w:w="9350"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ind w:left="851" w:hanging="851"/>
              <w:rPr>
                <w:ins w:id="1495" w:author="Derrick (ZTE)" w:date="2024-05-13T22:40:00Z"/>
                <w:rFonts w:ascii="Arial" w:hAnsi="Arial"/>
                <w:sz w:val="18"/>
              </w:rPr>
            </w:pPr>
            <w:ins w:id="1496" w:author="Derrick (ZTE)" w:date="2024-05-13T22:40:00Z">
              <w:r w:rsidRPr="002E4C1F">
                <w:rPr>
                  <w:rFonts w:ascii="Arial" w:hAnsi="Arial"/>
                  <w:sz w:val="18"/>
                </w:rPr>
                <w:t>Note:</w:t>
              </w:r>
              <w:r w:rsidRPr="002E4C1F">
                <w:rPr>
                  <w:rFonts w:ascii="Arial" w:hAnsi="Arial"/>
                  <w:sz w:val="18"/>
                </w:rPr>
                <w:tab/>
                <w:t>The UE is only required to be tested in one of the supported test configurations in each supported band</w:t>
              </w:r>
            </w:ins>
          </w:p>
        </w:tc>
      </w:tr>
    </w:tbl>
    <w:p w:rsidR="00F81B2F" w:rsidRPr="002E4C1F" w:rsidRDefault="00F81B2F" w:rsidP="00F81B2F">
      <w:pPr>
        <w:spacing w:line="259" w:lineRule="auto"/>
        <w:rPr>
          <w:ins w:id="1497" w:author="Derrick (ZTE)" w:date="2024-05-13T22:40:00Z"/>
        </w:rPr>
      </w:pPr>
    </w:p>
    <w:p w:rsidR="00F81B2F" w:rsidRPr="002E4C1F" w:rsidRDefault="00F81B2F" w:rsidP="00F81B2F">
      <w:pPr>
        <w:pStyle w:val="TH"/>
        <w:rPr>
          <w:ins w:id="1498" w:author="Derrick (ZTE)" w:date="2024-05-13T22:40:00Z"/>
        </w:rPr>
      </w:pPr>
      <w:ins w:id="1499" w:author="Derrick (ZTE)" w:date="2024-05-13T22:40:00Z">
        <w:r w:rsidRPr="002E4C1F">
          <w:lastRenderedPageBreak/>
          <w:t xml:space="preserve">Table </w:t>
        </w:r>
        <w:r w:rsidRPr="002E4C1F">
          <w:rPr>
            <w:rFonts w:hint="eastAsia"/>
            <w:lang w:eastAsia="zh-CN"/>
          </w:rPr>
          <w:t>A.6.7.</w:t>
        </w:r>
        <w:r>
          <w:rPr>
            <w:lang w:eastAsia="zh-CN"/>
          </w:rPr>
          <w:t>16</w:t>
        </w:r>
        <w:r w:rsidRPr="002E4C1F">
          <w:t xml:space="preserve">.1.2-2: </w:t>
        </w:r>
        <w:r w:rsidRPr="002E4C1F">
          <w:rPr>
            <w:rFonts w:hint="eastAsia"/>
            <w:lang w:eastAsia="zh-CN"/>
          </w:rPr>
          <w:t>PRS-RSRPP</w:t>
        </w:r>
        <w:r w:rsidRPr="002E4C1F">
          <w:t xml:space="preserve"> test parameters</w:t>
        </w:r>
      </w:ins>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2431"/>
        <w:gridCol w:w="1134"/>
        <w:gridCol w:w="991"/>
        <w:gridCol w:w="865"/>
        <w:gridCol w:w="937"/>
        <w:gridCol w:w="112"/>
        <w:gridCol w:w="1042"/>
      </w:tblGrid>
      <w:tr w:rsidR="00F81B2F" w:rsidRPr="002E4C1F" w:rsidTr="005500B2">
        <w:trPr>
          <w:trHeight w:val="187"/>
          <w:jc w:val="center"/>
          <w:ins w:id="1500" w:author="Derrick (ZTE)" w:date="2024-05-13T22:40:00Z"/>
        </w:trPr>
        <w:tc>
          <w:tcPr>
            <w:tcW w:w="4514" w:type="dxa"/>
            <w:gridSpan w:val="3"/>
            <w:tcBorders>
              <w:top w:val="single" w:sz="4" w:space="0" w:color="auto"/>
              <w:left w:val="single" w:sz="4" w:space="0" w:color="auto"/>
              <w:bottom w:val="nil"/>
              <w:right w:val="single" w:sz="4" w:space="0" w:color="auto"/>
            </w:tcBorders>
            <w:shd w:val="clear" w:color="auto" w:fill="auto"/>
            <w:vAlign w:val="center"/>
          </w:tcPr>
          <w:p w:rsidR="00F81B2F" w:rsidRPr="002E4C1F" w:rsidRDefault="00F81B2F" w:rsidP="005500B2">
            <w:pPr>
              <w:pStyle w:val="TAH"/>
              <w:rPr>
                <w:ins w:id="1501" w:author="Derrick (ZTE)" w:date="2024-05-13T22:40:00Z"/>
              </w:rPr>
            </w:pPr>
            <w:ins w:id="1502" w:author="Derrick (ZTE)" w:date="2024-05-13T22:40:00Z">
              <w:r w:rsidRPr="002E4C1F">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F81B2F" w:rsidRPr="002E4C1F" w:rsidRDefault="00F81B2F" w:rsidP="005500B2">
            <w:pPr>
              <w:pStyle w:val="TAH"/>
              <w:rPr>
                <w:ins w:id="1503" w:author="Derrick (ZTE)" w:date="2024-05-13T22:40:00Z"/>
              </w:rPr>
            </w:pPr>
            <w:ins w:id="1504" w:author="Derrick (ZTE)" w:date="2024-05-13T22:40:00Z">
              <w:r w:rsidRPr="002E4C1F">
                <w:t>Unit</w:t>
              </w:r>
            </w:ins>
          </w:p>
        </w:tc>
        <w:tc>
          <w:tcPr>
            <w:tcW w:w="1856" w:type="dxa"/>
            <w:gridSpan w:val="2"/>
            <w:tcBorders>
              <w:top w:val="single" w:sz="4" w:space="0" w:color="auto"/>
              <w:left w:val="single" w:sz="4" w:space="0" w:color="auto"/>
              <w:bottom w:val="single" w:sz="4" w:space="0" w:color="auto"/>
              <w:right w:val="single" w:sz="4" w:space="0" w:color="auto"/>
            </w:tcBorders>
            <w:vAlign w:val="center"/>
          </w:tcPr>
          <w:p w:rsidR="00F81B2F" w:rsidRPr="002E4C1F" w:rsidRDefault="00F81B2F" w:rsidP="005500B2">
            <w:pPr>
              <w:pStyle w:val="TAH"/>
              <w:rPr>
                <w:ins w:id="1505" w:author="Derrick (ZTE)" w:date="2024-05-13T22:40:00Z"/>
              </w:rPr>
            </w:pPr>
            <w:ins w:id="1506" w:author="Derrick (ZTE)" w:date="2024-05-13T22:40:00Z">
              <w:r w:rsidRPr="002E4C1F">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rsidR="00F81B2F" w:rsidRPr="002E4C1F" w:rsidRDefault="00F81B2F" w:rsidP="005500B2">
            <w:pPr>
              <w:pStyle w:val="TAH"/>
              <w:rPr>
                <w:ins w:id="1507" w:author="Derrick (ZTE)" w:date="2024-05-13T22:40:00Z"/>
              </w:rPr>
            </w:pPr>
            <w:ins w:id="1508" w:author="Derrick (ZTE)" w:date="2024-05-13T22:40:00Z">
              <w:r w:rsidRPr="002E4C1F">
                <w:t>Test 2</w:t>
              </w:r>
            </w:ins>
          </w:p>
        </w:tc>
      </w:tr>
      <w:tr w:rsidR="00F81B2F" w:rsidRPr="002E4C1F" w:rsidTr="005500B2">
        <w:trPr>
          <w:trHeight w:val="187"/>
          <w:jc w:val="center"/>
          <w:ins w:id="1509" w:author="Derrick (ZTE)" w:date="2024-05-13T22:40:00Z"/>
        </w:trPr>
        <w:tc>
          <w:tcPr>
            <w:tcW w:w="4514" w:type="dxa"/>
            <w:gridSpan w:val="3"/>
            <w:tcBorders>
              <w:top w:val="nil"/>
              <w:left w:val="single" w:sz="4" w:space="0" w:color="auto"/>
              <w:bottom w:val="single" w:sz="4" w:space="0" w:color="auto"/>
              <w:right w:val="single" w:sz="4" w:space="0" w:color="auto"/>
            </w:tcBorders>
            <w:shd w:val="clear" w:color="auto" w:fill="auto"/>
            <w:vAlign w:val="center"/>
          </w:tcPr>
          <w:p w:rsidR="00F81B2F" w:rsidRPr="002E4C1F" w:rsidRDefault="00F81B2F" w:rsidP="005500B2">
            <w:pPr>
              <w:pStyle w:val="TAH"/>
              <w:rPr>
                <w:ins w:id="1510" w:author="Derrick (ZTE)" w:date="2024-05-13T22:40:00Z"/>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F81B2F" w:rsidRPr="002E4C1F" w:rsidRDefault="00F81B2F" w:rsidP="005500B2">
            <w:pPr>
              <w:pStyle w:val="TAH"/>
              <w:rPr>
                <w:ins w:id="1511" w:author="Derrick (ZTE)" w:date="2024-05-13T22:40:00Z"/>
              </w:rPr>
            </w:pPr>
          </w:p>
        </w:tc>
        <w:tc>
          <w:tcPr>
            <w:tcW w:w="991" w:type="dxa"/>
            <w:tcBorders>
              <w:top w:val="single" w:sz="4" w:space="0" w:color="auto"/>
              <w:left w:val="single" w:sz="4" w:space="0" w:color="auto"/>
              <w:bottom w:val="single" w:sz="4" w:space="0" w:color="auto"/>
              <w:right w:val="single" w:sz="4" w:space="0" w:color="auto"/>
            </w:tcBorders>
            <w:vAlign w:val="center"/>
          </w:tcPr>
          <w:p w:rsidR="00F81B2F" w:rsidRPr="002E4C1F" w:rsidRDefault="00F81B2F" w:rsidP="005500B2">
            <w:pPr>
              <w:pStyle w:val="TAH"/>
              <w:rPr>
                <w:ins w:id="1512" w:author="Derrick (ZTE)" w:date="2024-05-13T22:40:00Z"/>
              </w:rPr>
            </w:pPr>
            <w:ins w:id="1513" w:author="Derrick (ZTE)" w:date="2024-05-13T22:40:00Z">
              <w:r w:rsidRPr="002E4C1F">
                <w:t>Cell 1</w:t>
              </w:r>
            </w:ins>
          </w:p>
        </w:tc>
        <w:tc>
          <w:tcPr>
            <w:tcW w:w="865" w:type="dxa"/>
            <w:tcBorders>
              <w:top w:val="single" w:sz="4" w:space="0" w:color="auto"/>
              <w:left w:val="single" w:sz="4" w:space="0" w:color="auto"/>
              <w:bottom w:val="single" w:sz="4" w:space="0" w:color="auto"/>
              <w:right w:val="single" w:sz="4" w:space="0" w:color="auto"/>
            </w:tcBorders>
            <w:vAlign w:val="center"/>
          </w:tcPr>
          <w:p w:rsidR="00F81B2F" w:rsidRPr="002E4C1F" w:rsidRDefault="00F81B2F" w:rsidP="005500B2">
            <w:pPr>
              <w:pStyle w:val="TAH"/>
              <w:rPr>
                <w:ins w:id="1514" w:author="Derrick (ZTE)" w:date="2024-05-13T22:40:00Z"/>
              </w:rPr>
            </w:pPr>
            <w:ins w:id="1515" w:author="Derrick (ZTE)" w:date="2024-05-13T22:40:00Z">
              <w:r w:rsidRPr="002E4C1F">
                <w:t>Cell 2</w:t>
              </w:r>
            </w:ins>
          </w:p>
        </w:tc>
        <w:tc>
          <w:tcPr>
            <w:tcW w:w="937" w:type="dxa"/>
            <w:tcBorders>
              <w:top w:val="single" w:sz="4" w:space="0" w:color="auto"/>
              <w:left w:val="single" w:sz="4" w:space="0" w:color="auto"/>
              <w:bottom w:val="single" w:sz="4" w:space="0" w:color="auto"/>
              <w:right w:val="single" w:sz="4" w:space="0" w:color="auto"/>
            </w:tcBorders>
            <w:vAlign w:val="center"/>
          </w:tcPr>
          <w:p w:rsidR="00F81B2F" w:rsidRPr="002E4C1F" w:rsidRDefault="00F81B2F" w:rsidP="005500B2">
            <w:pPr>
              <w:pStyle w:val="TAH"/>
              <w:rPr>
                <w:ins w:id="1516" w:author="Derrick (ZTE)" w:date="2024-05-13T22:40:00Z"/>
              </w:rPr>
            </w:pPr>
            <w:ins w:id="1517" w:author="Derrick (ZTE)" w:date="2024-05-13T22:40:00Z">
              <w:r w:rsidRPr="002E4C1F">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rsidR="00F81B2F" w:rsidRPr="002E4C1F" w:rsidRDefault="00F81B2F" w:rsidP="005500B2">
            <w:pPr>
              <w:pStyle w:val="TAH"/>
              <w:rPr>
                <w:ins w:id="1518" w:author="Derrick (ZTE)" w:date="2024-05-13T22:40:00Z"/>
                <w:lang w:val="en-US" w:eastAsia="zh-CN"/>
              </w:rPr>
            </w:pPr>
            <w:ins w:id="1519" w:author="Derrick (ZTE)" w:date="2024-05-13T22:40:00Z">
              <w:r w:rsidRPr="002E4C1F">
                <w:rPr>
                  <w:rFonts w:hint="eastAsia"/>
                  <w:lang w:val="en-US" w:eastAsia="zh-CN"/>
                </w:rPr>
                <w:t>Cell 2</w:t>
              </w:r>
            </w:ins>
          </w:p>
        </w:tc>
      </w:tr>
      <w:tr w:rsidR="00F81B2F" w:rsidRPr="002E4C1F" w:rsidTr="005500B2">
        <w:trPr>
          <w:trHeight w:val="187"/>
          <w:jc w:val="center"/>
          <w:ins w:id="1520"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521" w:author="Derrick (ZTE)" w:date="2024-05-13T22:40:00Z"/>
                <w:rFonts w:ascii="Arial" w:hAnsi="Arial" w:cs="Arial"/>
                <w:sz w:val="18"/>
              </w:rPr>
            </w:pPr>
            <w:ins w:id="1522" w:author="Derrick (ZTE)" w:date="2024-05-13T22:40:00Z">
              <w:r w:rsidRPr="002E4C1F">
                <w:rPr>
                  <w:rFonts w:ascii="Arial" w:hAnsi="Arial"/>
                  <w:sz w:val="18"/>
                </w:rPr>
                <w:t>Cell ID</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23"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24" w:author="Derrick (ZTE)" w:date="2024-05-13T22:40:00Z"/>
                <w:rFonts w:ascii="Arial" w:hAnsi="Arial"/>
                <w:sz w:val="18"/>
              </w:rPr>
            </w:pPr>
            <w:ins w:id="1525" w:author="Derrick (ZTE)" w:date="2024-05-13T22:40:00Z">
              <w:r w:rsidRPr="002E4C1F">
                <w:rPr>
                  <w:rFonts w:ascii="Arial" w:hAnsi="Arial"/>
                  <w:sz w:val="18"/>
                </w:rPr>
                <w:t>489</w:t>
              </w:r>
            </w:ins>
          </w:p>
        </w:tc>
        <w:tc>
          <w:tcPr>
            <w:tcW w:w="865"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26" w:author="Derrick (ZTE)" w:date="2024-05-13T22:40:00Z"/>
                <w:rFonts w:ascii="Arial" w:hAnsi="Arial"/>
                <w:sz w:val="18"/>
              </w:rPr>
            </w:pPr>
            <w:ins w:id="1527" w:author="Derrick (ZTE)" w:date="2024-05-13T22:40:00Z">
              <w:r w:rsidRPr="002E4C1F">
                <w:rPr>
                  <w:rFonts w:ascii="Arial" w:hAnsi="Arial"/>
                  <w:sz w:val="18"/>
                </w:rPr>
                <w:t>0</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28" w:author="Derrick (ZTE)" w:date="2024-05-13T22:40:00Z"/>
                <w:rFonts w:ascii="Arial" w:hAnsi="Arial"/>
                <w:sz w:val="18"/>
              </w:rPr>
            </w:pPr>
            <w:ins w:id="1529" w:author="Derrick (ZTE)" w:date="2024-05-13T22:40:00Z">
              <w:r w:rsidRPr="002E4C1F">
                <w:rPr>
                  <w:rFonts w:ascii="Arial" w:hAnsi="Arial"/>
                  <w:sz w:val="18"/>
                </w:rPr>
                <w:t>489</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30" w:author="Derrick (ZTE)" w:date="2024-05-13T22:40:00Z"/>
                <w:rFonts w:ascii="Arial" w:hAnsi="Arial"/>
                <w:sz w:val="18"/>
                <w:lang w:val="en-US" w:eastAsia="zh-CN"/>
              </w:rPr>
            </w:pPr>
            <w:ins w:id="1531" w:author="Derrick (ZTE)" w:date="2024-05-13T22:40:00Z">
              <w:r w:rsidRPr="002E4C1F">
                <w:rPr>
                  <w:rFonts w:ascii="Arial" w:hAnsi="Arial" w:hint="eastAsia"/>
                  <w:sz w:val="18"/>
                  <w:lang w:val="en-US" w:eastAsia="zh-CN"/>
                </w:rPr>
                <w:t>0</w:t>
              </w:r>
            </w:ins>
          </w:p>
        </w:tc>
      </w:tr>
      <w:tr w:rsidR="00F81B2F" w:rsidRPr="002E4C1F" w:rsidTr="005500B2">
        <w:trPr>
          <w:trHeight w:val="187"/>
          <w:jc w:val="center"/>
          <w:ins w:id="1532"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533" w:author="Derrick (ZTE)" w:date="2024-05-13T22:40:00Z"/>
                <w:rFonts w:ascii="Arial" w:hAnsi="Arial" w:cs="Arial"/>
                <w:sz w:val="18"/>
              </w:rPr>
            </w:pPr>
            <w:ins w:id="1534" w:author="Derrick (ZTE)" w:date="2024-05-13T22:40:00Z">
              <w:r w:rsidRPr="002E4C1F">
                <w:rPr>
                  <w:rFonts w:ascii="Arial" w:hAnsi="Arial" w:cs="Arial"/>
                  <w:sz w:val="18"/>
                </w:rPr>
                <w:t>SSB ARFCN</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35" w:author="Derrick (ZTE)" w:date="2024-05-13T22:40:00Z"/>
                <w:rFonts w:ascii="Arial" w:hAnsi="Arial"/>
                <w:sz w:val="18"/>
              </w:rPr>
            </w:pPr>
          </w:p>
        </w:tc>
        <w:tc>
          <w:tcPr>
            <w:tcW w:w="1856"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36" w:author="Derrick (ZTE)" w:date="2024-05-13T22:40:00Z"/>
                <w:rFonts w:ascii="Arial" w:hAnsi="Arial"/>
                <w:sz w:val="18"/>
              </w:rPr>
            </w:pPr>
            <w:ins w:id="1537" w:author="Derrick (ZTE)" w:date="2024-05-13T22:40:00Z">
              <w:r w:rsidRPr="002E4C1F">
                <w:rPr>
                  <w:rFonts w:ascii="Arial" w:hAnsi="Arial"/>
                  <w:sz w:val="18"/>
                </w:rPr>
                <w:t>freq1</w:t>
              </w:r>
            </w:ins>
          </w:p>
        </w:tc>
        <w:tc>
          <w:tcPr>
            <w:tcW w:w="2091"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38" w:author="Derrick (ZTE)" w:date="2024-05-13T22:40:00Z"/>
                <w:rFonts w:ascii="Arial" w:hAnsi="Arial"/>
                <w:sz w:val="18"/>
              </w:rPr>
            </w:pPr>
            <w:ins w:id="1539" w:author="Derrick (ZTE)" w:date="2024-05-13T22:40:00Z">
              <w:r w:rsidRPr="002E4C1F">
                <w:rPr>
                  <w:rFonts w:ascii="Arial" w:hAnsi="Arial"/>
                  <w:sz w:val="18"/>
                </w:rPr>
                <w:t>freq1</w:t>
              </w:r>
            </w:ins>
          </w:p>
        </w:tc>
      </w:tr>
      <w:tr w:rsidR="00F81B2F" w:rsidRPr="002E4C1F" w:rsidTr="005500B2">
        <w:trPr>
          <w:trHeight w:val="187"/>
          <w:jc w:val="center"/>
          <w:ins w:id="1540" w:author="Derrick (ZTE)" w:date="2024-05-13T22:40:00Z"/>
        </w:trPr>
        <w:tc>
          <w:tcPr>
            <w:tcW w:w="2083" w:type="dxa"/>
            <w:gridSpan w:val="2"/>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541" w:author="Derrick (ZTE)" w:date="2024-05-13T22:40:00Z"/>
                <w:rFonts w:ascii="Arial" w:hAnsi="Arial" w:cs="Arial"/>
                <w:sz w:val="18"/>
              </w:rPr>
            </w:pPr>
            <w:ins w:id="1542" w:author="Derrick (ZTE)" w:date="2024-05-13T22:40:00Z">
              <w:r w:rsidRPr="002E4C1F">
                <w:rPr>
                  <w:rFonts w:ascii="Arial" w:hAnsi="Arial" w:cs="Arial"/>
                  <w:sz w:val="18"/>
                </w:rPr>
                <w:t>Duplex mode</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543" w:author="Derrick (ZTE)" w:date="2024-05-13T22:40:00Z"/>
                <w:rFonts w:ascii="Arial" w:hAnsi="Arial" w:cs="Arial"/>
                <w:sz w:val="18"/>
              </w:rPr>
            </w:pPr>
            <w:ins w:id="1544" w:author="Derrick (ZTE)" w:date="2024-05-13T22:40:00Z">
              <w:r w:rsidRPr="002E4C1F">
                <w:rPr>
                  <w:rFonts w:ascii="Arial" w:hAnsi="Arial" w:cs="Arial"/>
                  <w:sz w:val="18"/>
                </w:rPr>
                <w:t>Config 1</w:t>
              </w:r>
            </w:ins>
          </w:p>
        </w:tc>
        <w:tc>
          <w:tcPr>
            <w:tcW w:w="1134"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545"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46" w:author="Derrick (ZTE)" w:date="2024-05-13T22:40:00Z"/>
                <w:rFonts w:ascii="Arial" w:hAnsi="Arial"/>
                <w:sz w:val="18"/>
              </w:rPr>
            </w:pPr>
            <w:ins w:id="1547" w:author="Derrick (ZTE)" w:date="2024-05-13T22:40:00Z">
              <w:r w:rsidRPr="002E4C1F">
                <w:rPr>
                  <w:rFonts w:ascii="Arial" w:hAnsi="Arial"/>
                  <w:sz w:val="18"/>
                </w:rPr>
                <w:t>FDD</w:t>
              </w:r>
            </w:ins>
          </w:p>
        </w:tc>
      </w:tr>
      <w:tr w:rsidR="00F81B2F" w:rsidRPr="002E4C1F" w:rsidTr="005500B2">
        <w:trPr>
          <w:trHeight w:val="187"/>
          <w:jc w:val="center"/>
          <w:ins w:id="1548"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549"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550" w:author="Derrick (ZTE)" w:date="2024-05-13T22:40:00Z"/>
                <w:rFonts w:ascii="Arial" w:hAnsi="Arial" w:cs="Arial"/>
                <w:sz w:val="18"/>
              </w:rPr>
            </w:pPr>
            <w:ins w:id="1551" w:author="Derrick (ZTE)" w:date="2024-05-13T22:40:00Z">
              <w:r w:rsidRPr="002E4C1F">
                <w:rPr>
                  <w:rFonts w:ascii="Arial" w:hAnsi="Arial" w:cs="Arial"/>
                  <w:sz w:val="18"/>
                </w:rPr>
                <w:t>Config 2,3</w:t>
              </w:r>
            </w:ins>
          </w:p>
        </w:tc>
        <w:tc>
          <w:tcPr>
            <w:tcW w:w="1134"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552"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53" w:author="Derrick (ZTE)" w:date="2024-05-13T22:40:00Z"/>
                <w:rFonts w:ascii="Arial" w:hAnsi="Arial"/>
                <w:sz w:val="18"/>
              </w:rPr>
            </w:pPr>
            <w:ins w:id="1554" w:author="Derrick (ZTE)" w:date="2024-05-13T22:40:00Z">
              <w:r w:rsidRPr="002E4C1F">
                <w:rPr>
                  <w:rFonts w:ascii="Arial" w:hAnsi="Arial"/>
                  <w:sz w:val="18"/>
                </w:rPr>
                <w:t>TDD</w:t>
              </w:r>
            </w:ins>
          </w:p>
        </w:tc>
      </w:tr>
      <w:tr w:rsidR="00F81B2F" w:rsidRPr="002E4C1F" w:rsidTr="005500B2">
        <w:trPr>
          <w:trHeight w:val="187"/>
          <w:jc w:val="center"/>
          <w:ins w:id="1555" w:author="Derrick (ZTE)" w:date="2024-05-13T22:40:00Z"/>
        </w:trPr>
        <w:tc>
          <w:tcPr>
            <w:tcW w:w="2083" w:type="dxa"/>
            <w:gridSpan w:val="2"/>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556" w:author="Derrick (ZTE)" w:date="2024-05-13T22:40:00Z"/>
                <w:rFonts w:ascii="Arial" w:hAnsi="Arial" w:cs="Arial"/>
                <w:sz w:val="18"/>
              </w:rPr>
            </w:pPr>
            <w:ins w:id="1557" w:author="Derrick (ZTE)" w:date="2024-05-13T22:40:00Z">
              <w:r w:rsidRPr="002E4C1F">
                <w:rPr>
                  <w:rFonts w:ascii="Arial" w:hAnsi="Arial" w:cs="Arial"/>
                  <w:sz w:val="18"/>
                </w:rPr>
                <w:t>TDD configuration</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558" w:author="Derrick (ZTE)" w:date="2024-05-13T22:40:00Z"/>
                <w:rFonts w:ascii="Arial" w:hAnsi="Arial" w:cs="Arial"/>
                <w:sz w:val="18"/>
              </w:rPr>
            </w:pPr>
            <w:ins w:id="1559" w:author="Derrick (ZTE)" w:date="2024-05-13T22:40:00Z">
              <w:r w:rsidRPr="002E4C1F">
                <w:rPr>
                  <w:rFonts w:ascii="Arial" w:hAnsi="Arial" w:cs="Arial"/>
                  <w:sz w:val="18"/>
                </w:rPr>
                <w:t>Config</w:t>
              </w:r>
              <w:r w:rsidRPr="002E4C1F">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560"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61" w:author="Derrick (ZTE)" w:date="2024-05-13T22:40:00Z"/>
                <w:rFonts w:ascii="Arial" w:hAnsi="Arial"/>
                <w:sz w:val="18"/>
              </w:rPr>
            </w:pPr>
            <w:ins w:id="1562" w:author="Derrick (ZTE)" w:date="2024-05-13T22:40:00Z">
              <w:r w:rsidRPr="002E4C1F">
                <w:rPr>
                  <w:rFonts w:ascii="Arial" w:hAnsi="Arial"/>
                  <w:sz w:val="18"/>
                </w:rPr>
                <w:t>Not Applicable</w:t>
              </w:r>
            </w:ins>
          </w:p>
        </w:tc>
      </w:tr>
      <w:tr w:rsidR="00F81B2F" w:rsidRPr="002E4C1F" w:rsidTr="005500B2">
        <w:trPr>
          <w:trHeight w:val="187"/>
          <w:jc w:val="center"/>
          <w:ins w:id="1563" w:author="Derrick (ZTE)" w:date="2024-05-13T22:40:00Z"/>
        </w:trPr>
        <w:tc>
          <w:tcPr>
            <w:tcW w:w="2083"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564"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565" w:author="Derrick (ZTE)" w:date="2024-05-13T22:40:00Z"/>
                <w:rFonts w:ascii="Arial" w:hAnsi="Arial" w:cs="Arial"/>
                <w:sz w:val="18"/>
              </w:rPr>
            </w:pPr>
            <w:ins w:id="1566" w:author="Derrick (ZTE)" w:date="2024-05-13T22:40:00Z">
              <w:r w:rsidRPr="002E4C1F">
                <w:rPr>
                  <w:rFonts w:ascii="Arial" w:hAnsi="Arial" w:cs="Arial"/>
                  <w:sz w:val="18"/>
                </w:rPr>
                <w:t>Config</w:t>
              </w:r>
              <w:r w:rsidRPr="002E4C1F">
                <w:rPr>
                  <w:rFonts w:ascii="Arial" w:hAnsi="Arial"/>
                  <w:sz w:val="18"/>
                  <w:szCs w:val="18"/>
                </w:rPr>
                <w:t xml:space="preserve"> 2</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567"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68" w:author="Derrick (ZTE)" w:date="2024-05-13T22:40:00Z"/>
                <w:rFonts w:ascii="Arial" w:hAnsi="Arial"/>
                <w:sz w:val="18"/>
              </w:rPr>
            </w:pPr>
            <w:ins w:id="1569" w:author="Derrick (ZTE)" w:date="2024-05-13T22:40:00Z">
              <w:r w:rsidRPr="002E4C1F">
                <w:rPr>
                  <w:rFonts w:ascii="Arial" w:hAnsi="Arial"/>
                  <w:sz w:val="18"/>
                </w:rPr>
                <w:t>TDDConf.1.1</w:t>
              </w:r>
            </w:ins>
          </w:p>
        </w:tc>
      </w:tr>
      <w:tr w:rsidR="00F81B2F" w:rsidRPr="002E4C1F" w:rsidTr="005500B2">
        <w:trPr>
          <w:trHeight w:val="187"/>
          <w:jc w:val="center"/>
          <w:ins w:id="1570"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571"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572" w:author="Derrick (ZTE)" w:date="2024-05-13T22:40:00Z"/>
                <w:rFonts w:ascii="Arial" w:hAnsi="Arial" w:cs="Arial"/>
                <w:sz w:val="18"/>
              </w:rPr>
            </w:pPr>
            <w:ins w:id="1573" w:author="Derrick (ZTE)" w:date="2024-05-13T22:40:00Z">
              <w:r w:rsidRPr="002E4C1F">
                <w:rPr>
                  <w:rFonts w:ascii="Arial" w:hAnsi="Arial" w:cs="Arial"/>
                  <w:sz w:val="18"/>
                </w:rPr>
                <w:t>Config</w:t>
              </w:r>
              <w:r w:rsidRPr="002E4C1F">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574"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575" w:author="Derrick (ZTE)" w:date="2024-05-13T22:40:00Z"/>
                <w:rFonts w:ascii="Arial" w:hAnsi="Arial"/>
                <w:sz w:val="18"/>
              </w:rPr>
            </w:pPr>
            <w:ins w:id="1576" w:author="Derrick (ZTE)" w:date="2024-05-13T22:40:00Z">
              <w:r w:rsidRPr="002E4C1F">
                <w:rPr>
                  <w:rFonts w:ascii="Arial" w:hAnsi="Arial"/>
                  <w:sz w:val="18"/>
                </w:rPr>
                <w:t>TDDConf.2.1</w:t>
              </w:r>
            </w:ins>
          </w:p>
        </w:tc>
      </w:tr>
      <w:tr w:rsidR="00F81B2F" w:rsidRPr="002E4C1F" w:rsidTr="005500B2">
        <w:trPr>
          <w:trHeight w:val="187"/>
          <w:jc w:val="center"/>
          <w:ins w:id="1577" w:author="Derrick (ZTE)" w:date="2024-05-13T22:40:00Z"/>
        </w:trPr>
        <w:tc>
          <w:tcPr>
            <w:tcW w:w="2083" w:type="dxa"/>
            <w:gridSpan w:val="2"/>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578" w:author="Derrick (ZTE)" w:date="2024-05-13T22:40:00Z"/>
                <w:rFonts w:ascii="Arial" w:hAnsi="Arial" w:cs="Arial"/>
                <w:sz w:val="18"/>
              </w:rPr>
            </w:pPr>
            <w:ins w:id="1579" w:author="Derrick (ZTE)" w:date="2024-05-13T22:40:00Z">
              <w:r w:rsidRPr="002E4C1F">
                <w:rPr>
                  <w:rFonts w:ascii="Arial" w:hAnsi="Arial" w:cs="Arial"/>
                  <w:sz w:val="18"/>
                </w:rPr>
                <w:t>BW</w:t>
              </w:r>
              <w:r w:rsidRPr="002E4C1F">
                <w:rPr>
                  <w:rFonts w:ascii="Arial" w:hAnsi="Arial" w:cs="Arial"/>
                  <w:sz w:val="18"/>
                  <w:vertAlign w:val="subscript"/>
                </w:rPr>
                <w:t>channel</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580" w:author="Derrick (ZTE)" w:date="2024-05-13T22:40:00Z"/>
                <w:rFonts w:ascii="Arial" w:hAnsi="Arial" w:cs="Arial"/>
                <w:sz w:val="18"/>
              </w:rPr>
            </w:pPr>
            <w:ins w:id="1581" w:author="Derrick (ZTE)" w:date="2024-05-13T22:40:00Z">
              <w:r w:rsidRPr="002E4C1F">
                <w:rPr>
                  <w:rFonts w:ascii="Arial" w:hAnsi="Arial" w:cs="Arial"/>
                  <w:sz w:val="18"/>
                </w:rPr>
                <w:t>Config</w:t>
              </w:r>
              <w:r w:rsidRPr="002E4C1F">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582" w:author="Derrick (ZTE)" w:date="2024-05-13T22:40:00Z"/>
                <w:rFonts w:ascii="Arial" w:hAnsi="Arial"/>
                <w:sz w:val="18"/>
              </w:rPr>
            </w:pPr>
            <w:ins w:id="1583" w:author="Derrick (ZTE)" w:date="2024-05-13T22:40:00Z">
              <w:r w:rsidRPr="002E4C1F">
                <w:rPr>
                  <w:rFonts w:ascii="Arial" w:hAnsi="Arial"/>
                  <w:sz w:val="18"/>
                </w:rPr>
                <w:t>MHz</w:t>
              </w:r>
            </w:ins>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C"/>
              <w:rPr>
                <w:ins w:id="1584" w:author="Derrick (ZTE)" w:date="2024-05-13T22:40:00Z"/>
                <w:szCs w:val="18"/>
              </w:rPr>
            </w:pPr>
            <w:ins w:id="1585" w:author="Derrick (ZTE)" w:date="2024-05-13T22:40:00Z">
              <w:r>
                <w:rPr>
                  <w:rFonts w:hint="eastAsia"/>
                  <w:lang w:eastAsia="zh-CN"/>
                </w:rPr>
                <w:t>20</w:t>
              </w:r>
              <w:r>
                <w:t>: N</w:t>
              </w:r>
              <w:r>
                <w:rPr>
                  <w:vertAlign w:val="subscript"/>
                </w:rPr>
                <w:t>RB,c</w:t>
              </w:r>
              <w:r>
                <w:t xml:space="preserve"> = </w:t>
              </w:r>
              <w:r>
                <w:rPr>
                  <w:rFonts w:hint="eastAsia"/>
                  <w:lang w:eastAsia="zh-CN"/>
                </w:rPr>
                <w:t>106</w:t>
              </w:r>
            </w:ins>
          </w:p>
        </w:tc>
      </w:tr>
      <w:tr w:rsidR="00F81B2F" w:rsidRPr="002E4C1F" w:rsidTr="005500B2">
        <w:trPr>
          <w:trHeight w:val="187"/>
          <w:jc w:val="center"/>
          <w:ins w:id="1586" w:author="Derrick (ZTE)" w:date="2024-05-13T22:40:00Z"/>
        </w:trPr>
        <w:tc>
          <w:tcPr>
            <w:tcW w:w="2083"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587"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588" w:author="Derrick (ZTE)" w:date="2024-05-13T22:40:00Z"/>
                <w:rFonts w:ascii="Arial" w:hAnsi="Arial" w:cs="Arial"/>
                <w:sz w:val="18"/>
              </w:rPr>
            </w:pPr>
            <w:ins w:id="1589" w:author="Derrick (ZTE)" w:date="2024-05-13T22:40:00Z">
              <w:r w:rsidRPr="002E4C1F">
                <w:rPr>
                  <w:rFonts w:ascii="Arial" w:hAnsi="Arial" w:cs="Arial"/>
                  <w:sz w:val="18"/>
                </w:rPr>
                <w:t>Config</w:t>
              </w:r>
              <w:r w:rsidRPr="002E4C1F">
                <w:rPr>
                  <w:rFonts w:ascii="Arial" w:hAnsi="Arial"/>
                  <w:sz w:val="18"/>
                  <w:szCs w:val="18"/>
                </w:rPr>
                <w:t xml:space="preserve"> 2</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590"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C"/>
              <w:rPr>
                <w:ins w:id="1591" w:author="Derrick (ZTE)" w:date="2024-05-13T22:40:00Z"/>
                <w:szCs w:val="18"/>
              </w:rPr>
            </w:pPr>
            <w:ins w:id="1592" w:author="Derrick (ZTE)" w:date="2024-05-13T22:40:00Z">
              <w:r>
                <w:rPr>
                  <w:rFonts w:hint="eastAsia"/>
                  <w:lang w:eastAsia="zh-CN"/>
                </w:rPr>
                <w:t>20</w:t>
              </w:r>
              <w:r>
                <w:t>: N</w:t>
              </w:r>
              <w:r>
                <w:rPr>
                  <w:vertAlign w:val="subscript"/>
                </w:rPr>
                <w:t>RB,c</w:t>
              </w:r>
              <w:r>
                <w:t xml:space="preserve"> = </w:t>
              </w:r>
              <w:r>
                <w:rPr>
                  <w:rFonts w:hint="eastAsia"/>
                  <w:lang w:eastAsia="zh-CN"/>
                </w:rPr>
                <w:t>106</w:t>
              </w:r>
            </w:ins>
          </w:p>
        </w:tc>
      </w:tr>
      <w:tr w:rsidR="00F81B2F" w:rsidRPr="002E4C1F" w:rsidTr="005500B2">
        <w:trPr>
          <w:trHeight w:val="187"/>
          <w:jc w:val="center"/>
          <w:ins w:id="1593"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594"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595" w:author="Derrick (ZTE)" w:date="2024-05-13T22:40:00Z"/>
                <w:rFonts w:ascii="Arial" w:hAnsi="Arial" w:cs="Arial"/>
                <w:sz w:val="18"/>
              </w:rPr>
            </w:pPr>
            <w:ins w:id="1596" w:author="Derrick (ZTE)" w:date="2024-05-13T22:40:00Z">
              <w:r w:rsidRPr="002E4C1F">
                <w:rPr>
                  <w:rFonts w:ascii="Arial" w:hAnsi="Arial" w:cs="Arial"/>
                  <w:sz w:val="18"/>
                </w:rPr>
                <w:t>Config</w:t>
              </w:r>
              <w:r w:rsidRPr="002E4C1F">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597"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C"/>
              <w:rPr>
                <w:ins w:id="1598" w:author="Derrick (ZTE)" w:date="2024-05-13T22:40:00Z"/>
                <w:szCs w:val="18"/>
              </w:rPr>
            </w:pPr>
            <w:ins w:id="1599" w:author="Derrick (ZTE)" w:date="2024-05-13T22:40:00Z">
              <w:r>
                <w:rPr>
                  <w:rFonts w:hint="eastAsia"/>
                  <w:lang w:eastAsia="zh-CN"/>
                </w:rPr>
                <w:t>50</w:t>
              </w:r>
              <w:r>
                <w:t>: N</w:t>
              </w:r>
              <w:r>
                <w:rPr>
                  <w:vertAlign w:val="subscript"/>
                </w:rPr>
                <w:t>RB,c</w:t>
              </w:r>
              <w:r>
                <w:t xml:space="preserve"> = </w:t>
              </w:r>
              <w:r>
                <w:rPr>
                  <w:rFonts w:hint="eastAsia"/>
                  <w:lang w:eastAsia="zh-CN"/>
                </w:rPr>
                <w:t>133</w:t>
              </w:r>
            </w:ins>
          </w:p>
        </w:tc>
      </w:tr>
      <w:tr w:rsidR="00F81B2F" w:rsidRPr="002E4C1F" w:rsidTr="005500B2">
        <w:trPr>
          <w:trHeight w:val="187"/>
          <w:jc w:val="center"/>
          <w:ins w:id="1600" w:author="Derrick (ZTE)" w:date="2024-05-13T22:40:00Z"/>
        </w:trPr>
        <w:tc>
          <w:tcPr>
            <w:tcW w:w="2083" w:type="dxa"/>
            <w:gridSpan w:val="2"/>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601" w:author="Derrick (ZTE)" w:date="2024-05-13T22:40:00Z"/>
                <w:rFonts w:ascii="Arial" w:hAnsi="Arial" w:cs="Arial"/>
                <w:sz w:val="18"/>
              </w:rPr>
            </w:pPr>
            <w:ins w:id="1602" w:author="Derrick (ZTE)" w:date="2024-05-13T22:40:00Z">
              <w:r w:rsidRPr="002E4C1F">
                <w:rPr>
                  <w:rFonts w:ascii="Arial" w:hAnsi="Arial" w:cs="Arial"/>
                  <w:sz w:val="18"/>
                </w:rPr>
                <w:t>BWP BW</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03" w:author="Derrick (ZTE)" w:date="2024-05-13T22:40:00Z"/>
                <w:rFonts w:ascii="Arial" w:hAnsi="Arial" w:cs="Arial"/>
                <w:sz w:val="18"/>
              </w:rPr>
            </w:pPr>
            <w:ins w:id="1604" w:author="Derrick (ZTE)" w:date="2024-05-13T22:40:00Z">
              <w:r w:rsidRPr="002E4C1F">
                <w:rPr>
                  <w:rFonts w:ascii="Arial" w:hAnsi="Arial" w:cs="Arial"/>
                  <w:sz w:val="18"/>
                </w:rPr>
                <w:t>Config</w:t>
              </w:r>
              <w:r w:rsidRPr="002E4C1F">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605"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C"/>
              <w:rPr>
                <w:ins w:id="1606" w:author="Derrick (ZTE)" w:date="2024-05-13T22:40:00Z"/>
                <w:szCs w:val="18"/>
              </w:rPr>
            </w:pPr>
            <w:ins w:id="1607" w:author="Derrick (ZTE)" w:date="2024-05-13T22:40:00Z">
              <w:r>
                <w:rPr>
                  <w:rFonts w:hint="eastAsia"/>
                  <w:lang w:eastAsia="zh-CN"/>
                </w:rPr>
                <w:t>20</w:t>
              </w:r>
              <w:r>
                <w:t>: N</w:t>
              </w:r>
              <w:r>
                <w:rPr>
                  <w:vertAlign w:val="subscript"/>
                </w:rPr>
                <w:t>RB,c</w:t>
              </w:r>
              <w:r>
                <w:t xml:space="preserve"> = </w:t>
              </w:r>
              <w:r>
                <w:rPr>
                  <w:rFonts w:hint="eastAsia"/>
                  <w:lang w:eastAsia="zh-CN"/>
                </w:rPr>
                <w:t>106</w:t>
              </w:r>
            </w:ins>
          </w:p>
        </w:tc>
      </w:tr>
      <w:tr w:rsidR="00F81B2F" w:rsidRPr="002E4C1F" w:rsidTr="005500B2">
        <w:trPr>
          <w:trHeight w:val="187"/>
          <w:jc w:val="center"/>
          <w:ins w:id="1608" w:author="Derrick (ZTE)" w:date="2024-05-13T22:40:00Z"/>
        </w:trPr>
        <w:tc>
          <w:tcPr>
            <w:tcW w:w="2083"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609"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10" w:author="Derrick (ZTE)" w:date="2024-05-13T22:40:00Z"/>
                <w:rFonts w:ascii="Arial" w:hAnsi="Arial" w:cs="Arial"/>
                <w:sz w:val="18"/>
              </w:rPr>
            </w:pPr>
            <w:ins w:id="1611" w:author="Derrick (ZTE)" w:date="2024-05-13T22:40:00Z">
              <w:r w:rsidRPr="002E4C1F">
                <w:rPr>
                  <w:rFonts w:ascii="Arial" w:hAnsi="Arial" w:cs="Arial"/>
                  <w:sz w:val="18"/>
                </w:rPr>
                <w:t>Config</w:t>
              </w:r>
              <w:r w:rsidRPr="002E4C1F">
                <w:rPr>
                  <w:rFonts w:ascii="Arial" w:hAnsi="Arial"/>
                  <w:sz w:val="18"/>
                  <w:szCs w:val="18"/>
                </w:rPr>
                <w:t xml:space="preserve"> 2</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612"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C"/>
              <w:rPr>
                <w:ins w:id="1613" w:author="Derrick (ZTE)" w:date="2024-05-13T22:40:00Z"/>
                <w:szCs w:val="18"/>
              </w:rPr>
            </w:pPr>
            <w:ins w:id="1614" w:author="Derrick (ZTE)" w:date="2024-05-13T22:40:00Z">
              <w:r>
                <w:rPr>
                  <w:rFonts w:hint="eastAsia"/>
                  <w:lang w:eastAsia="zh-CN"/>
                </w:rPr>
                <w:t>20</w:t>
              </w:r>
              <w:r>
                <w:t>: N</w:t>
              </w:r>
              <w:r>
                <w:rPr>
                  <w:vertAlign w:val="subscript"/>
                </w:rPr>
                <w:t>RB,c</w:t>
              </w:r>
              <w:r>
                <w:t xml:space="preserve"> = </w:t>
              </w:r>
              <w:r>
                <w:rPr>
                  <w:rFonts w:hint="eastAsia"/>
                  <w:lang w:eastAsia="zh-CN"/>
                </w:rPr>
                <w:t>106</w:t>
              </w:r>
            </w:ins>
          </w:p>
        </w:tc>
      </w:tr>
      <w:tr w:rsidR="00F81B2F" w:rsidRPr="002E4C1F" w:rsidTr="005500B2">
        <w:trPr>
          <w:trHeight w:val="187"/>
          <w:jc w:val="center"/>
          <w:ins w:id="1615"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616"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17" w:author="Derrick (ZTE)" w:date="2024-05-13T22:40:00Z"/>
                <w:rFonts w:ascii="Arial" w:hAnsi="Arial" w:cs="Arial"/>
                <w:sz w:val="18"/>
              </w:rPr>
            </w:pPr>
            <w:ins w:id="1618" w:author="Derrick (ZTE)" w:date="2024-05-13T22:40:00Z">
              <w:r w:rsidRPr="002E4C1F">
                <w:rPr>
                  <w:rFonts w:ascii="Arial" w:hAnsi="Arial" w:cs="Arial"/>
                  <w:sz w:val="18"/>
                </w:rPr>
                <w:t>Config</w:t>
              </w:r>
              <w:r w:rsidRPr="002E4C1F">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619"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pStyle w:val="TAC"/>
              <w:rPr>
                <w:ins w:id="1620" w:author="Derrick (ZTE)" w:date="2024-05-13T22:40:00Z"/>
                <w:szCs w:val="18"/>
              </w:rPr>
            </w:pPr>
            <w:ins w:id="1621" w:author="Derrick (ZTE)" w:date="2024-05-13T22:40:00Z">
              <w:r>
                <w:rPr>
                  <w:rFonts w:hint="eastAsia"/>
                  <w:lang w:eastAsia="zh-CN"/>
                </w:rPr>
                <w:t>50</w:t>
              </w:r>
              <w:r>
                <w:t>: N</w:t>
              </w:r>
              <w:r>
                <w:rPr>
                  <w:vertAlign w:val="subscript"/>
                </w:rPr>
                <w:t>RB,c</w:t>
              </w:r>
              <w:r>
                <w:t xml:space="preserve"> = </w:t>
              </w:r>
              <w:r>
                <w:rPr>
                  <w:rFonts w:hint="eastAsia"/>
                  <w:lang w:eastAsia="zh-CN"/>
                </w:rPr>
                <w:t>133</w:t>
              </w:r>
            </w:ins>
          </w:p>
        </w:tc>
      </w:tr>
      <w:tr w:rsidR="00F81B2F" w:rsidRPr="002E4C1F" w:rsidTr="005500B2">
        <w:trPr>
          <w:trHeight w:val="187"/>
          <w:jc w:val="center"/>
          <w:ins w:id="1622"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23" w:author="Derrick (ZTE)" w:date="2024-05-13T22:40:00Z"/>
                <w:rFonts w:ascii="Arial" w:hAnsi="Arial"/>
                <w:sz w:val="18"/>
              </w:rPr>
            </w:pPr>
            <w:ins w:id="1624" w:author="Derrick (ZTE)" w:date="2024-05-13T22:40:00Z">
              <w:r w:rsidRPr="002E4C1F">
                <w:rPr>
                  <w:rFonts w:ascii="Arial" w:hAnsi="Arial"/>
                  <w:sz w:val="18"/>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25"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26" w:author="Derrick (ZTE)" w:date="2024-05-13T22:40:00Z"/>
                <w:rFonts w:ascii="Arial" w:hAnsi="Arial"/>
                <w:sz w:val="18"/>
              </w:rPr>
            </w:pPr>
            <w:ins w:id="1627" w:author="Derrick (ZTE)" w:date="2024-05-13T22:40:00Z">
              <w:r w:rsidRPr="002E4C1F">
                <w:rPr>
                  <w:rFonts w:ascii="Arial" w:hAnsi="Arial"/>
                  <w:sz w:val="16"/>
                  <w:szCs w:val="16"/>
                </w:rPr>
                <w:t>DLBWP.0.1</w:t>
              </w:r>
            </w:ins>
          </w:p>
        </w:tc>
      </w:tr>
      <w:tr w:rsidR="00F81B2F" w:rsidRPr="002E4C1F" w:rsidTr="005500B2">
        <w:trPr>
          <w:trHeight w:val="187"/>
          <w:jc w:val="center"/>
          <w:ins w:id="1628"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29" w:author="Derrick (ZTE)" w:date="2024-05-13T22:40:00Z"/>
                <w:rFonts w:ascii="Arial" w:hAnsi="Arial"/>
                <w:sz w:val="18"/>
              </w:rPr>
            </w:pPr>
            <w:ins w:id="1630" w:author="Derrick (ZTE)" w:date="2024-05-13T22:40:00Z">
              <w:r w:rsidRPr="002E4C1F">
                <w:rPr>
                  <w:rFonts w:ascii="Arial" w:hAnsi="Arial"/>
                  <w:sz w:val="18"/>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31"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32" w:author="Derrick (ZTE)" w:date="2024-05-13T22:40:00Z"/>
                <w:rFonts w:ascii="Arial" w:hAnsi="Arial"/>
                <w:sz w:val="18"/>
              </w:rPr>
            </w:pPr>
            <w:ins w:id="1633" w:author="Derrick (ZTE)" w:date="2024-05-13T22:40:00Z">
              <w:r w:rsidRPr="002E4C1F">
                <w:rPr>
                  <w:rFonts w:ascii="Arial" w:hAnsi="Arial"/>
                  <w:sz w:val="16"/>
                  <w:szCs w:val="16"/>
                </w:rPr>
                <w:t>DLBWP.1.1</w:t>
              </w:r>
            </w:ins>
          </w:p>
        </w:tc>
      </w:tr>
      <w:tr w:rsidR="00F81B2F" w:rsidRPr="002E4C1F" w:rsidTr="005500B2">
        <w:trPr>
          <w:trHeight w:val="187"/>
          <w:jc w:val="center"/>
          <w:ins w:id="1634"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35" w:author="Derrick (ZTE)" w:date="2024-05-13T22:40:00Z"/>
                <w:rFonts w:ascii="Arial" w:hAnsi="Arial"/>
                <w:sz w:val="18"/>
              </w:rPr>
            </w:pPr>
            <w:ins w:id="1636" w:author="Derrick (ZTE)" w:date="2024-05-13T22:40:00Z">
              <w:r w:rsidRPr="002E4C1F">
                <w:rPr>
                  <w:rFonts w:ascii="Arial" w:hAnsi="Arial"/>
                  <w:sz w:val="18"/>
                </w:rP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37"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38" w:author="Derrick (ZTE)" w:date="2024-05-13T22:40:00Z"/>
                <w:rFonts w:ascii="Arial" w:hAnsi="Arial"/>
                <w:sz w:val="16"/>
                <w:szCs w:val="16"/>
              </w:rPr>
            </w:pPr>
            <w:ins w:id="1639" w:author="Derrick (ZTE)" w:date="2024-05-13T22:40:00Z">
              <w:r w:rsidRPr="002E4C1F">
                <w:rPr>
                  <w:rFonts w:ascii="Arial" w:hAnsi="Arial"/>
                  <w:sz w:val="16"/>
                  <w:szCs w:val="16"/>
                </w:rPr>
                <w:t>ULBWP.0.1</w:t>
              </w:r>
            </w:ins>
          </w:p>
        </w:tc>
      </w:tr>
      <w:tr w:rsidR="00F81B2F" w:rsidRPr="002E4C1F" w:rsidTr="005500B2">
        <w:trPr>
          <w:trHeight w:val="187"/>
          <w:jc w:val="center"/>
          <w:ins w:id="1640"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41" w:author="Derrick (ZTE)" w:date="2024-05-13T22:40:00Z"/>
                <w:rFonts w:ascii="Arial" w:hAnsi="Arial"/>
                <w:sz w:val="18"/>
              </w:rPr>
            </w:pPr>
            <w:ins w:id="1642" w:author="Derrick (ZTE)" w:date="2024-05-13T22:40:00Z">
              <w:r w:rsidRPr="002E4C1F">
                <w:rPr>
                  <w:rFonts w:ascii="Arial" w:hAnsi="Arial"/>
                  <w:sz w:val="18"/>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43"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44" w:author="Derrick (ZTE)" w:date="2024-05-13T22:40:00Z"/>
                <w:rFonts w:ascii="Arial" w:hAnsi="Arial"/>
                <w:sz w:val="18"/>
              </w:rPr>
            </w:pPr>
            <w:ins w:id="1645" w:author="Derrick (ZTE)" w:date="2024-05-13T22:40:00Z">
              <w:r w:rsidRPr="002E4C1F">
                <w:rPr>
                  <w:rFonts w:ascii="Arial" w:hAnsi="Arial"/>
                  <w:sz w:val="16"/>
                  <w:szCs w:val="16"/>
                </w:rPr>
                <w:t>ULBWP.1.1</w:t>
              </w:r>
            </w:ins>
          </w:p>
        </w:tc>
      </w:tr>
      <w:tr w:rsidR="00F81B2F" w:rsidRPr="002E4C1F" w:rsidTr="005500B2">
        <w:trPr>
          <w:trHeight w:val="187"/>
          <w:jc w:val="center"/>
          <w:ins w:id="1646" w:author="Derrick (ZTE)" w:date="2024-05-13T22:40:00Z"/>
        </w:trPr>
        <w:tc>
          <w:tcPr>
            <w:tcW w:w="2083" w:type="dxa"/>
            <w:gridSpan w:val="2"/>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647" w:author="Derrick (ZTE)" w:date="2024-05-13T22:40:00Z"/>
                <w:rFonts w:ascii="Arial" w:hAnsi="Arial"/>
                <w:sz w:val="18"/>
              </w:rPr>
            </w:pPr>
            <w:ins w:id="1648" w:author="Derrick (ZTE)" w:date="2024-05-13T22:40:00Z">
              <w:r w:rsidRPr="002E4C1F">
                <w:rPr>
                  <w:rFonts w:ascii="Arial" w:hAnsi="Arial"/>
                  <w:bCs/>
                  <w:sz w:val="18"/>
                </w:rPr>
                <w:t>TRS configuration</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49" w:author="Derrick (ZTE)" w:date="2024-05-13T22:40:00Z"/>
                <w:rFonts w:ascii="Arial" w:hAnsi="Arial"/>
                <w:sz w:val="18"/>
              </w:rPr>
            </w:pPr>
            <w:ins w:id="1650" w:author="Derrick (ZTE)" w:date="2024-05-13T22:40:00Z">
              <w:r w:rsidRPr="002E4C1F">
                <w:rPr>
                  <w:rFonts w:ascii="Arial" w:hAnsi="Arial"/>
                  <w:sz w:val="18"/>
                </w:rPr>
                <w:t>Config</w:t>
              </w:r>
              <w:r w:rsidRPr="002E4C1F">
                <w:rPr>
                  <w:rFonts w:ascii="Arial"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51"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52" w:author="Derrick (ZTE)" w:date="2024-05-13T22:40:00Z"/>
                <w:rFonts w:ascii="Arial" w:hAnsi="Arial"/>
                <w:sz w:val="18"/>
              </w:rPr>
            </w:pPr>
            <w:ins w:id="1653" w:author="Derrick (ZTE)" w:date="2024-05-13T22:40:00Z">
              <w:r w:rsidRPr="002E4C1F">
                <w:rPr>
                  <w:rFonts w:ascii="Arial" w:hAnsi="Arial"/>
                  <w:bCs/>
                  <w:sz w:val="18"/>
                </w:rPr>
                <w:t>TRS.1.1 FDD</w:t>
              </w:r>
            </w:ins>
          </w:p>
        </w:tc>
        <w:tc>
          <w:tcPr>
            <w:tcW w:w="865"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54" w:author="Derrick (ZTE)" w:date="2024-05-13T22:40:00Z"/>
                <w:rFonts w:ascii="Arial" w:hAnsi="Arial"/>
                <w:sz w:val="18"/>
              </w:rPr>
            </w:pPr>
            <w:ins w:id="1655" w:author="Derrick (ZTE)" w:date="2024-05-13T22:40:00Z">
              <w:r w:rsidRPr="002E4C1F">
                <w:rPr>
                  <w:rFonts w:ascii="Arial" w:hAnsi="Arial"/>
                  <w:bCs/>
                  <w:sz w:val="18"/>
                </w:rPr>
                <w:t>NA</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56" w:author="Derrick (ZTE)" w:date="2024-05-13T22:40:00Z"/>
                <w:rFonts w:ascii="Arial" w:hAnsi="Arial"/>
                <w:sz w:val="18"/>
              </w:rPr>
            </w:pPr>
            <w:ins w:id="1657" w:author="Derrick (ZTE)" w:date="2024-05-13T22:40:00Z">
              <w:r w:rsidRPr="002E4C1F">
                <w:rPr>
                  <w:rFonts w:ascii="Arial" w:hAnsi="Arial"/>
                  <w:bCs/>
                  <w:sz w:val="18"/>
                </w:rPr>
                <w:t>TRS.1.1 FDD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58" w:author="Derrick (ZTE)" w:date="2024-05-13T22:40:00Z"/>
                <w:rFonts w:ascii="Arial" w:hAnsi="Arial"/>
                <w:bCs/>
                <w:sz w:val="18"/>
              </w:rPr>
            </w:pPr>
            <w:ins w:id="1659" w:author="Derrick (ZTE)" w:date="2024-05-13T22:40:00Z">
              <w:r w:rsidRPr="002E4C1F">
                <w:rPr>
                  <w:rFonts w:ascii="Arial" w:hAnsi="Arial"/>
                  <w:bCs/>
                  <w:sz w:val="18"/>
                </w:rPr>
                <w:t>NA</w:t>
              </w:r>
            </w:ins>
          </w:p>
        </w:tc>
      </w:tr>
      <w:tr w:rsidR="00F81B2F" w:rsidRPr="002E4C1F" w:rsidTr="005500B2">
        <w:trPr>
          <w:trHeight w:val="187"/>
          <w:jc w:val="center"/>
          <w:ins w:id="1660" w:author="Derrick (ZTE)" w:date="2024-05-13T22:40:00Z"/>
        </w:trPr>
        <w:tc>
          <w:tcPr>
            <w:tcW w:w="2083"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661" w:author="Derrick (ZTE)" w:date="2024-05-13T22:40:00Z"/>
                <w:rFonts w:ascii="Arial" w:hAnsi="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62" w:author="Derrick (ZTE)" w:date="2024-05-13T22:40:00Z"/>
                <w:rFonts w:ascii="Arial" w:hAnsi="Arial"/>
                <w:sz w:val="18"/>
              </w:rPr>
            </w:pPr>
            <w:ins w:id="1663" w:author="Derrick (ZTE)" w:date="2024-05-13T22:40:00Z">
              <w:r w:rsidRPr="002E4C1F">
                <w:rPr>
                  <w:rFonts w:ascii="Arial" w:hAnsi="Arial"/>
                  <w:sz w:val="18"/>
                </w:rPr>
                <w:t>Config</w:t>
              </w:r>
              <w:r w:rsidRPr="002E4C1F">
                <w:rPr>
                  <w:rFonts w:ascii="Arial" w:hAnsi="Arial"/>
                  <w:sz w:val="18"/>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64"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65" w:author="Derrick (ZTE)" w:date="2024-05-13T22:40:00Z"/>
                <w:rFonts w:ascii="Arial" w:hAnsi="Arial"/>
                <w:sz w:val="18"/>
              </w:rPr>
            </w:pPr>
            <w:ins w:id="1666" w:author="Derrick (ZTE)" w:date="2024-05-13T22:40:00Z">
              <w:r w:rsidRPr="002E4C1F">
                <w:rPr>
                  <w:rFonts w:ascii="Arial" w:hAnsi="Arial"/>
                  <w:bCs/>
                  <w:sz w:val="18"/>
                </w:rPr>
                <w:t>TRS.1.1 TDD</w:t>
              </w:r>
            </w:ins>
          </w:p>
        </w:tc>
        <w:tc>
          <w:tcPr>
            <w:tcW w:w="865"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67" w:author="Derrick (ZTE)" w:date="2024-05-13T22:40:00Z"/>
                <w:rFonts w:ascii="Arial" w:hAnsi="Arial"/>
                <w:sz w:val="18"/>
              </w:rPr>
            </w:pPr>
            <w:ins w:id="1668" w:author="Derrick (ZTE)" w:date="2024-05-13T22:40:00Z">
              <w:r w:rsidRPr="002E4C1F">
                <w:rPr>
                  <w:rFonts w:ascii="Arial" w:hAnsi="Arial"/>
                  <w:bCs/>
                  <w:sz w:val="18"/>
                </w:rPr>
                <w:t>NA</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69" w:author="Derrick (ZTE)" w:date="2024-05-13T22:40:00Z"/>
                <w:rFonts w:ascii="Arial" w:hAnsi="Arial"/>
                <w:sz w:val="18"/>
              </w:rPr>
            </w:pPr>
            <w:ins w:id="1670" w:author="Derrick (ZTE)" w:date="2024-05-13T22:40:00Z">
              <w:r w:rsidRPr="002E4C1F">
                <w:rPr>
                  <w:rFonts w:ascii="Arial" w:hAnsi="Arial"/>
                  <w:bCs/>
                  <w:sz w:val="18"/>
                </w:rPr>
                <w:t>TRS.1.1 TDD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71" w:author="Derrick (ZTE)" w:date="2024-05-13T22:40:00Z"/>
                <w:rFonts w:ascii="Arial" w:hAnsi="Arial"/>
                <w:bCs/>
                <w:sz w:val="18"/>
              </w:rPr>
            </w:pPr>
            <w:ins w:id="1672" w:author="Derrick (ZTE)" w:date="2024-05-13T22:40:00Z">
              <w:r w:rsidRPr="002E4C1F">
                <w:rPr>
                  <w:rFonts w:ascii="Arial" w:hAnsi="Arial"/>
                  <w:bCs/>
                  <w:sz w:val="18"/>
                </w:rPr>
                <w:t>NA</w:t>
              </w:r>
            </w:ins>
          </w:p>
        </w:tc>
      </w:tr>
      <w:tr w:rsidR="00F81B2F" w:rsidRPr="002E4C1F" w:rsidTr="005500B2">
        <w:trPr>
          <w:trHeight w:val="187"/>
          <w:jc w:val="center"/>
          <w:ins w:id="1673"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674" w:author="Derrick (ZTE)" w:date="2024-05-13T22:40:00Z"/>
                <w:rFonts w:ascii="Arial" w:hAnsi="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75" w:author="Derrick (ZTE)" w:date="2024-05-13T22:40:00Z"/>
                <w:rFonts w:ascii="Arial" w:hAnsi="Arial"/>
                <w:sz w:val="18"/>
              </w:rPr>
            </w:pPr>
            <w:ins w:id="1676" w:author="Derrick (ZTE)" w:date="2024-05-13T22:40:00Z">
              <w:r w:rsidRPr="002E4C1F">
                <w:rPr>
                  <w:rFonts w:ascii="Arial" w:hAnsi="Arial"/>
                  <w:sz w:val="18"/>
                </w:rPr>
                <w:t>Config</w:t>
              </w:r>
              <w:r w:rsidRPr="002E4C1F">
                <w:rPr>
                  <w:rFonts w:ascii="Arial" w:hAnsi="Arial"/>
                  <w:sz w:val="18"/>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77"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78" w:author="Derrick (ZTE)" w:date="2024-05-13T22:40:00Z"/>
                <w:rFonts w:ascii="Arial" w:hAnsi="Arial"/>
                <w:sz w:val="18"/>
              </w:rPr>
            </w:pPr>
            <w:ins w:id="1679" w:author="Derrick (ZTE)" w:date="2024-05-13T22:40:00Z">
              <w:r w:rsidRPr="002E4C1F">
                <w:rPr>
                  <w:rFonts w:ascii="Arial" w:hAnsi="Arial"/>
                  <w:bCs/>
                  <w:sz w:val="18"/>
                </w:rPr>
                <w:t>TRS.1.2 TDD</w:t>
              </w:r>
            </w:ins>
          </w:p>
        </w:tc>
        <w:tc>
          <w:tcPr>
            <w:tcW w:w="865"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80" w:author="Derrick (ZTE)" w:date="2024-05-13T22:40:00Z"/>
                <w:rFonts w:ascii="Arial" w:hAnsi="Arial"/>
                <w:sz w:val="18"/>
              </w:rPr>
            </w:pPr>
            <w:ins w:id="1681" w:author="Derrick (ZTE)" w:date="2024-05-13T22:40:00Z">
              <w:r w:rsidRPr="002E4C1F">
                <w:rPr>
                  <w:rFonts w:ascii="Arial" w:hAnsi="Arial"/>
                  <w:bCs/>
                  <w:sz w:val="18"/>
                </w:rPr>
                <w:t>NA</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82" w:author="Derrick (ZTE)" w:date="2024-05-13T22:40:00Z"/>
                <w:rFonts w:ascii="Arial" w:hAnsi="Arial"/>
                <w:sz w:val="18"/>
              </w:rPr>
            </w:pPr>
            <w:ins w:id="1683" w:author="Derrick (ZTE)" w:date="2024-05-13T22:40:00Z">
              <w:r w:rsidRPr="002E4C1F">
                <w:rPr>
                  <w:rFonts w:ascii="Arial" w:hAnsi="Arial"/>
                  <w:bCs/>
                  <w:sz w:val="18"/>
                </w:rPr>
                <w:t>TRS.1.2 TDD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84" w:author="Derrick (ZTE)" w:date="2024-05-13T22:40:00Z"/>
                <w:rFonts w:ascii="Arial" w:hAnsi="Arial"/>
                <w:bCs/>
                <w:sz w:val="18"/>
              </w:rPr>
            </w:pPr>
            <w:ins w:id="1685" w:author="Derrick (ZTE)" w:date="2024-05-13T22:40:00Z">
              <w:r w:rsidRPr="002E4C1F">
                <w:rPr>
                  <w:rFonts w:ascii="Arial" w:hAnsi="Arial"/>
                  <w:bCs/>
                  <w:sz w:val="18"/>
                </w:rPr>
                <w:t>NA</w:t>
              </w:r>
            </w:ins>
          </w:p>
        </w:tc>
      </w:tr>
      <w:tr w:rsidR="00F81B2F" w:rsidRPr="002E4C1F" w:rsidTr="005500B2">
        <w:trPr>
          <w:trHeight w:val="187"/>
          <w:jc w:val="center"/>
          <w:ins w:id="1686"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87" w:author="Derrick (ZTE)" w:date="2024-05-13T22:40:00Z"/>
                <w:rFonts w:ascii="Arial" w:hAnsi="Arial"/>
                <w:sz w:val="18"/>
              </w:rPr>
            </w:pPr>
            <w:ins w:id="1688" w:author="Derrick (ZTE)" w:date="2024-05-13T22:40:00Z">
              <w:r w:rsidRPr="002E4C1F">
                <w:rPr>
                  <w:rFonts w:ascii="Arial" w:hAnsi="Arial"/>
                  <w:sz w:val="18"/>
                </w:rPr>
                <w:t>DRX Cycle</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89" w:author="Derrick (ZTE)" w:date="2024-05-13T22:40:00Z"/>
                <w:rFonts w:ascii="Arial" w:hAnsi="Arial"/>
                <w:sz w:val="18"/>
              </w:rPr>
            </w:pPr>
            <w:ins w:id="1690" w:author="Derrick (ZTE)" w:date="2024-05-13T22:40:00Z">
              <w:r w:rsidRPr="002E4C1F">
                <w:rPr>
                  <w:rFonts w:ascii="Arial" w:hAnsi="Arial"/>
                  <w:sz w:val="18"/>
                </w:rPr>
                <w:t>ms</w:t>
              </w:r>
            </w:ins>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91" w:author="Derrick (ZTE)" w:date="2024-05-13T22:40:00Z"/>
                <w:rFonts w:ascii="Arial" w:hAnsi="Arial"/>
                <w:sz w:val="18"/>
              </w:rPr>
            </w:pPr>
            <w:ins w:id="1692" w:author="Derrick (ZTE)" w:date="2024-05-13T22:40:00Z">
              <w:r w:rsidRPr="002E4C1F">
                <w:rPr>
                  <w:rFonts w:ascii="Arial" w:hAnsi="Arial"/>
                  <w:sz w:val="18"/>
                </w:rPr>
                <w:t>Not Applicable</w:t>
              </w:r>
            </w:ins>
          </w:p>
        </w:tc>
      </w:tr>
      <w:tr w:rsidR="00F81B2F" w:rsidRPr="002E4C1F" w:rsidTr="005500B2">
        <w:trPr>
          <w:trHeight w:val="187"/>
          <w:jc w:val="center"/>
          <w:ins w:id="1693"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694" w:author="Derrick (ZTE)" w:date="2024-05-13T22:40:00Z"/>
                <w:rFonts w:ascii="Arial" w:hAnsi="Arial"/>
                <w:sz w:val="18"/>
                <w:lang w:val="en-US" w:eastAsia="zh-CN"/>
              </w:rPr>
            </w:pPr>
            <w:ins w:id="1695" w:author="Derrick (ZTE)" w:date="2024-05-13T22:40:00Z">
              <w:r w:rsidRPr="002E4C1F">
                <w:rPr>
                  <w:rFonts w:ascii="Arial" w:hAnsi="Arial" w:hint="eastAsia"/>
                  <w:sz w:val="18"/>
                  <w:lang w:val="en-US" w:eastAsia="zh-CN"/>
                </w:rPr>
                <w:t>Measurement gap</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96" w:author="Derrick (ZTE)" w:date="2024-05-13T22:40:00Z"/>
                <w:rFonts w:ascii="Arial" w:hAnsi="Arial"/>
                <w:sz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697" w:author="Derrick (ZTE)" w:date="2024-05-13T22:40:00Z"/>
                <w:rFonts w:ascii="Arial" w:hAnsi="Arial"/>
                <w:sz w:val="18"/>
                <w:lang w:val="en-US"/>
              </w:rPr>
            </w:pPr>
            <w:ins w:id="1698" w:author="Derrick (ZTE)" w:date="2024-05-13T22:40:00Z">
              <w:r w:rsidRPr="002E4C1F">
                <w:rPr>
                  <w:rFonts w:ascii="Arial" w:hAnsi="Arial" w:hint="eastAsia"/>
                  <w:bCs/>
                  <w:sz w:val="18"/>
                  <w:lang w:eastAsia="zh-CN"/>
                </w:rPr>
                <w:t>G</w:t>
              </w:r>
              <w:r w:rsidRPr="002E4C1F">
                <w:rPr>
                  <w:rFonts w:ascii="Arial" w:hAnsi="Arial"/>
                  <w:bCs/>
                  <w:sz w:val="18"/>
                  <w:lang w:eastAsia="zh-CN"/>
                </w:rPr>
                <w:t xml:space="preserve">P#24 or GP#0 </w:t>
              </w:r>
              <w:r w:rsidRPr="002E4C1F">
                <w:rPr>
                  <w:rFonts w:ascii="Arial" w:hAnsi="Arial"/>
                  <w:bCs/>
                  <w:sz w:val="18"/>
                  <w:vertAlign w:val="superscript"/>
                  <w:lang w:eastAsia="zh-CN"/>
                </w:rPr>
                <w:t xml:space="preserve">Note </w:t>
              </w:r>
              <w:r w:rsidRPr="002E4C1F">
                <w:rPr>
                  <w:rFonts w:ascii="Arial" w:hAnsi="Arial" w:hint="eastAsia"/>
                  <w:bCs/>
                  <w:sz w:val="18"/>
                  <w:vertAlign w:val="superscript"/>
                  <w:lang w:val="en-US" w:eastAsia="zh-CN"/>
                </w:rPr>
                <w:t>7</w:t>
              </w:r>
            </w:ins>
          </w:p>
        </w:tc>
      </w:tr>
      <w:tr w:rsidR="00F81B2F" w:rsidRPr="002E4C1F" w:rsidTr="005500B2">
        <w:trPr>
          <w:trHeight w:val="187"/>
          <w:jc w:val="center"/>
          <w:ins w:id="1699" w:author="Derrick (ZTE)" w:date="2024-05-13T22:40:00Z"/>
        </w:trPr>
        <w:tc>
          <w:tcPr>
            <w:tcW w:w="2083" w:type="dxa"/>
            <w:gridSpan w:val="2"/>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700" w:author="Derrick (ZTE)" w:date="2024-05-13T22:40:00Z"/>
                <w:rFonts w:ascii="Arial" w:hAnsi="Arial" w:cs="Arial"/>
                <w:sz w:val="18"/>
              </w:rPr>
            </w:pPr>
            <w:ins w:id="1701" w:author="Derrick (ZTE)" w:date="2024-05-13T22:40:00Z">
              <w:r w:rsidRPr="002E4C1F">
                <w:rPr>
                  <w:rFonts w:ascii="Arial" w:hAnsi="Arial" w:cs="Arial"/>
                  <w:sz w:val="18"/>
                </w:rPr>
                <w:t xml:space="preserve">PDSCH Reference measurement channel </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702" w:author="Derrick (ZTE)" w:date="2024-05-13T22:40:00Z"/>
                <w:rFonts w:ascii="Arial" w:hAnsi="Arial" w:cs="Arial"/>
                <w:sz w:val="18"/>
              </w:rPr>
            </w:pPr>
            <w:ins w:id="1703" w:author="Derrick (ZTE)" w:date="2024-05-13T22:40:00Z">
              <w:r w:rsidRPr="002E4C1F">
                <w:rPr>
                  <w:rFonts w:ascii="Arial" w:hAnsi="Arial" w:cs="Arial"/>
                  <w:sz w:val="18"/>
                </w:rPr>
                <w:t>Config</w:t>
              </w:r>
              <w:r w:rsidRPr="002E4C1F">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04"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05" w:author="Derrick (ZTE)" w:date="2024-05-13T22:40:00Z"/>
                <w:rFonts w:ascii="Arial" w:hAnsi="Arial"/>
                <w:sz w:val="16"/>
              </w:rPr>
            </w:pPr>
            <w:ins w:id="1706" w:author="Derrick (ZTE)" w:date="2024-05-13T22:40:00Z">
              <w:r w:rsidRPr="002E4C1F">
                <w:rPr>
                  <w:rFonts w:ascii="Arial" w:hAnsi="Arial"/>
                  <w:sz w:val="16"/>
                </w:rPr>
                <w:t>SR.1.1 FDD</w:t>
              </w:r>
            </w:ins>
          </w:p>
        </w:tc>
        <w:tc>
          <w:tcPr>
            <w:tcW w:w="865"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07" w:author="Derrick (ZTE)" w:date="2024-05-13T22:40:00Z"/>
                <w:rFonts w:ascii="Arial" w:hAnsi="Arial"/>
                <w:sz w:val="16"/>
              </w:rPr>
            </w:pPr>
            <w:ins w:id="1708" w:author="Derrick (ZTE)" w:date="2024-05-13T22:40:00Z">
              <w:r w:rsidRPr="002E4C1F">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09" w:author="Derrick (ZTE)" w:date="2024-05-13T22:40:00Z"/>
                <w:rFonts w:ascii="Arial" w:hAnsi="Arial"/>
                <w:sz w:val="16"/>
              </w:rPr>
            </w:pPr>
            <w:ins w:id="1710" w:author="Derrick (ZTE)" w:date="2024-05-13T22:40:00Z">
              <w:r w:rsidRPr="002E4C1F">
                <w:rPr>
                  <w:rFonts w:ascii="Arial" w:hAnsi="Arial"/>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11" w:author="Derrick (ZTE)" w:date="2024-05-13T22:40:00Z"/>
                <w:rFonts w:ascii="Arial" w:hAnsi="Arial"/>
                <w:sz w:val="16"/>
                <w:lang w:val="en-US" w:eastAsia="zh-CN"/>
              </w:rPr>
            </w:pPr>
            <w:ins w:id="1712" w:author="Derrick (ZTE)" w:date="2024-05-13T22:40:00Z">
              <w:r w:rsidRPr="002E4C1F">
                <w:rPr>
                  <w:rFonts w:ascii="Arial" w:hAnsi="Arial" w:hint="eastAsia"/>
                  <w:sz w:val="16"/>
                  <w:lang w:val="en-US" w:eastAsia="zh-CN"/>
                </w:rPr>
                <w:t>-</w:t>
              </w:r>
            </w:ins>
          </w:p>
        </w:tc>
      </w:tr>
      <w:tr w:rsidR="00F81B2F" w:rsidRPr="002E4C1F" w:rsidTr="005500B2">
        <w:trPr>
          <w:trHeight w:val="187"/>
          <w:jc w:val="center"/>
          <w:ins w:id="1713" w:author="Derrick (ZTE)" w:date="2024-05-13T22:40:00Z"/>
        </w:trPr>
        <w:tc>
          <w:tcPr>
            <w:tcW w:w="2083"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714"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715" w:author="Derrick (ZTE)" w:date="2024-05-13T22:40:00Z"/>
                <w:rFonts w:ascii="Arial" w:hAnsi="Arial" w:cs="Arial"/>
                <w:sz w:val="18"/>
              </w:rPr>
            </w:pPr>
            <w:ins w:id="1716" w:author="Derrick (ZTE)" w:date="2024-05-13T22:40:00Z">
              <w:r w:rsidRPr="002E4C1F">
                <w:rPr>
                  <w:rFonts w:ascii="Arial" w:hAnsi="Arial" w:cs="Arial"/>
                  <w:sz w:val="18"/>
                </w:rPr>
                <w:t>Config</w:t>
              </w:r>
              <w:r w:rsidRPr="002E4C1F">
                <w:rPr>
                  <w:rFonts w:ascii="Arial" w:hAnsi="Arial"/>
                  <w:sz w:val="18"/>
                  <w:szCs w:val="18"/>
                </w:rPr>
                <w:t xml:space="preserve"> 2</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17"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18" w:author="Derrick (ZTE)" w:date="2024-05-13T22:40:00Z"/>
                <w:rFonts w:ascii="Arial" w:hAnsi="Arial"/>
                <w:sz w:val="16"/>
              </w:rPr>
            </w:pPr>
            <w:ins w:id="1719" w:author="Derrick (ZTE)" w:date="2024-05-13T22:40:00Z">
              <w:r w:rsidRPr="002E4C1F">
                <w:rPr>
                  <w:rFonts w:ascii="Arial" w:hAnsi="Arial"/>
                  <w:sz w:val="16"/>
                </w:rPr>
                <w:t>SR.1.1 TDD</w:t>
              </w:r>
            </w:ins>
          </w:p>
        </w:tc>
        <w:tc>
          <w:tcPr>
            <w:tcW w:w="865"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20" w:author="Derrick (ZTE)" w:date="2024-05-13T22:40: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21" w:author="Derrick (ZTE)" w:date="2024-05-13T22:40:00Z"/>
                <w:rFonts w:ascii="Arial" w:hAnsi="Arial"/>
                <w:sz w:val="16"/>
              </w:rPr>
            </w:pPr>
            <w:ins w:id="1722" w:author="Derrick (ZTE)" w:date="2024-05-13T22:40:00Z">
              <w:r w:rsidRPr="002E4C1F">
                <w:rPr>
                  <w:rFonts w:ascii="Arial" w:hAnsi="Arial"/>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23" w:author="Derrick (ZTE)" w:date="2024-05-13T22:40:00Z"/>
                <w:rFonts w:ascii="Arial" w:hAnsi="Arial"/>
                <w:sz w:val="16"/>
              </w:rPr>
            </w:pPr>
          </w:p>
        </w:tc>
      </w:tr>
      <w:tr w:rsidR="00F81B2F" w:rsidRPr="002E4C1F" w:rsidTr="005500B2">
        <w:trPr>
          <w:trHeight w:val="187"/>
          <w:jc w:val="center"/>
          <w:ins w:id="1724"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725"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726" w:author="Derrick (ZTE)" w:date="2024-05-13T22:40:00Z"/>
                <w:rFonts w:ascii="Arial" w:hAnsi="Arial" w:cs="Arial"/>
                <w:sz w:val="18"/>
              </w:rPr>
            </w:pPr>
            <w:ins w:id="1727" w:author="Derrick (ZTE)" w:date="2024-05-13T22:40:00Z">
              <w:r w:rsidRPr="002E4C1F">
                <w:rPr>
                  <w:rFonts w:ascii="Arial" w:hAnsi="Arial" w:cs="Arial"/>
                  <w:sz w:val="18"/>
                </w:rPr>
                <w:t>Config</w:t>
              </w:r>
              <w:r w:rsidRPr="002E4C1F">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728"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29" w:author="Derrick (ZTE)" w:date="2024-05-13T22:40:00Z"/>
                <w:rFonts w:ascii="Arial" w:hAnsi="Arial"/>
                <w:sz w:val="16"/>
              </w:rPr>
            </w:pPr>
            <w:ins w:id="1730" w:author="Derrick (ZTE)" w:date="2024-05-13T22:40:00Z">
              <w:r w:rsidRPr="002E4C1F">
                <w:rPr>
                  <w:rFonts w:ascii="Arial" w:hAnsi="Arial"/>
                  <w:sz w:val="16"/>
                </w:rPr>
                <w:t>SR2.1 TDD</w:t>
              </w:r>
            </w:ins>
          </w:p>
        </w:tc>
        <w:tc>
          <w:tcPr>
            <w:tcW w:w="865"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731" w:author="Derrick (ZTE)" w:date="2024-05-13T22:40: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32" w:author="Derrick (ZTE)" w:date="2024-05-13T22:40:00Z"/>
                <w:rFonts w:ascii="Arial" w:hAnsi="Arial"/>
                <w:sz w:val="16"/>
              </w:rPr>
            </w:pPr>
            <w:ins w:id="1733" w:author="Derrick (ZTE)" w:date="2024-05-13T22:40:00Z">
              <w:r w:rsidRPr="002E4C1F">
                <w:rPr>
                  <w:rFonts w:ascii="Arial" w:hAnsi="Arial"/>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34" w:author="Derrick (ZTE)" w:date="2024-05-13T22:40:00Z"/>
                <w:rFonts w:ascii="Arial" w:hAnsi="Arial"/>
                <w:sz w:val="16"/>
              </w:rPr>
            </w:pPr>
          </w:p>
        </w:tc>
      </w:tr>
      <w:tr w:rsidR="00F81B2F" w:rsidRPr="002E4C1F" w:rsidTr="005500B2">
        <w:trPr>
          <w:trHeight w:val="187"/>
          <w:jc w:val="center"/>
          <w:ins w:id="1735" w:author="Derrick (ZTE)" w:date="2024-05-13T22:40:00Z"/>
        </w:trPr>
        <w:tc>
          <w:tcPr>
            <w:tcW w:w="2083" w:type="dxa"/>
            <w:gridSpan w:val="2"/>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736" w:author="Derrick (ZTE)" w:date="2024-05-13T22:40:00Z"/>
                <w:rFonts w:ascii="Arial" w:hAnsi="Arial" w:cs="Arial"/>
                <w:sz w:val="18"/>
              </w:rPr>
            </w:pPr>
            <w:ins w:id="1737" w:author="Derrick (ZTE)" w:date="2024-05-13T22:40:00Z">
              <w:r w:rsidRPr="002E4C1F">
                <w:rPr>
                  <w:rFonts w:ascii="Arial" w:hAnsi="Arial" w:cs="v5.0.0"/>
                  <w:sz w:val="18"/>
                </w:rPr>
                <w:t>RMSI CORESET Reference Channel</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738" w:author="Derrick (ZTE)" w:date="2024-05-13T22:40:00Z"/>
                <w:rFonts w:ascii="Arial" w:hAnsi="Arial" w:cs="Arial"/>
                <w:sz w:val="18"/>
              </w:rPr>
            </w:pPr>
            <w:ins w:id="1739" w:author="Derrick (ZTE)" w:date="2024-05-13T22:40:00Z">
              <w:r w:rsidRPr="002E4C1F">
                <w:rPr>
                  <w:rFonts w:ascii="Arial" w:hAnsi="Arial" w:cs="Arial"/>
                  <w:sz w:val="18"/>
                </w:rPr>
                <w:t>Config</w:t>
              </w:r>
              <w:r w:rsidRPr="002E4C1F">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40"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41" w:author="Derrick (ZTE)" w:date="2024-05-13T22:40:00Z"/>
                <w:rFonts w:ascii="Arial" w:hAnsi="Arial"/>
                <w:sz w:val="16"/>
              </w:rPr>
            </w:pPr>
            <w:ins w:id="1742" w:author="Derrick (ZTE)" w:date="2024-05-13T22:40:00Z">
              <w:r w:rsidRPr="002E4C1F">
                <w:rPr>
                  <w:rFonts w:ascii="Arial" w:hAnsi="Arial"/>
                  <w:sz w:val="16"/>
                </w:rPr>
                <w:t>CR.1.1 FDD</w:t>
              </w:r>
            </w:ins>
          </w:p>
        </w:tc>
        <w:tc>
          <w:tcPr>
            <w:tcW w:w="865"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43" w:author="Derrick (ZTE)" w:date="2024-05-13T22:40:00Z"/>
                <w:rFonts w:ascii="Arial" w:hAnsi="Arial"/>
                <w:sz w:val="16"/>
              </w:rPr>
            </w:pPr>
            <w:ins w:id="1744" w:author="Derrick (ZTE)" w:date="2024-05-13T22:40:00Z">
              <w:r w:rsidRPr="002E4C1F">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45" w:author="Derrick (ZTE)" w:date="2024-05-13T22:40:00Z"/>
                <w:rFonts w:ascii="Arial" w:hAnsi="Arial"/>
                <w:sz w:val="16"/>
              </w:rPr>
            </w:pPr>
            <w:ins w:id="1746" w:author="Derrick (ZTE)" w:date="2024-05-13T22:40:00Z">
              <w:r w:rsidRPr="002E4C1F">
                <w:rPr>
                  <w:rFonts w:ascii="Arial" w:hAnsi="Arial"/>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47" w:author="Derrick (ZTE)" w:date="2024-05-13T22:40:00Z"/>
                <w:rFonts w:ascii="Arial" w:hAnsi="Arial"/>
                <w:sz w:val="16"/>
                <w:lang w:val="en-US" w:eastAsia="zh-CN"/>
              </w:rPr>
            </w:pPr>
            <w:ins w:id="1748" w:author="Derrick (ZTE)" w:date="2024-05-13T22:40:00Z">
              <w:r w:rsidRPr="002E4C1F">
                <w:rPr>
                  <w:rFonts w:ascii="Arial" w:hAnsi="Arial" w:hint="eastAsia"/>
                  <w:sz w:val="16"/>
                  <w:lang w:val="en-US" w:eastAsia="zh-CN"/>
                </w:rPr>
                <w:t>-</w:t>
              </w:r>
            </w:ins>
          </w:p>
        </w:tc>
      </w:tr>
      <w:tr w:rsidR="00F81B2F" w:rsidRPr="002E4C1F" w:rsidTr="005500B2">
        <w:trPr>
          <w:trHeight w:val="187"/>
          <w:jc w:val="center"/>
          <w:ins w:id="1749" w:author="Derrick (ZTE)" w:date="2024-05-13T22:40:00Z"/>
        </w:trPr>
        <w:tc>
          <w:tcPr>
            <w:tcW w:w="2083"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750"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751" w:author="Derrick (ZTE)" w:date="2024-05-13T22:40:00Z"/>
                <w:rFonts w:ascii="Arial" w:hAnsi="Arial" w:cs="v5.0.0"/>
                <w:sz w:val="18"/>
              </w:rPr>
            </w:pPr>
            <w:ins w:id="1752" w:author="Derrick (ZTE)" w:date="2024-05-13T22:40:00Z">
              <w:r w:rsidRPr="002E4C1F">
                <w:rPr>
                  <w:rFonts w:ascii="Arial" w:hAnsi="Arial" w:cs="Arial"/>
                  <w:sz w:val="18"/>
                </w:rPr>
                <w:t>Config</w:t>
              </w:r>
              <w:r w:rsidRPr="002E4C1F">
                <w:rPr>
                  <w:rFonts w:ascii="Arial" w:hAnsi="Arial"/>
                  <w:sz w:val="18"/>
                  <w:szCs w:val="18"/>
                </w:rPr>
                <w:t xml:space="preserve"> 2</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53"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54" w:author="Derrick (ZTE)" w:date="2024-05-13T22:40:00Z"/>
                <w:rFonts w:ascii="Arial" w:hAnsi="Arial"/>
                <w:sz w:val="16"/>
              </w:rPr>
            </w:pPr>
            <w:ins w:id="1755" w:author="Derrick (ZTE)" w:date="2024-05-13T22:40:00Z">
              <w:r w:rsidRPr="002E4C1F">
                <w:rPr>
                  <w:rFonts w:ascii="Arial" w:hAnsi="Arial"/>
                  <w:sz w:val="16"/>
                </w:rPr>
                <w:t>CR.1.1 TDD</w:t>
              </w:r>
            </w:ins>
          </w:p>
        </w:tc>
        <w:tc>
          <w:tcPr>
            <w:tcW w:w="865"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56" w:author="Derrick (ZTE)" w:date="2024-05-13T22:40: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57" w:author="Derrick (ZTE)" w:date="2024-05-13T22:40:00Z"/>
                <w:rFonts w:ascii="Arial" w:hAnsi="Arial"/>
                <w:sz w:val="16"/>
              </w:rPr>
            </w:pPr>
            <w:ins w:id="1758" w:author="Derrick (ZTE)" w:date="2024-05-13T22:40:00Z">
              <w:r w:rsidRPr="002E4C1F">
                <w:rPr>
                  <w:rFonts w:ascii="Arial" w:hAnsi="Arial"/>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59" w:author="Derrick (ZTE)" w:date="2024-05-13T22:40:00Z"/>
                <w:rFonts w:ascii="Arial" w:hAnsi="Arial"/>
                <w:sz w:val="16"/>
              </w:rPr>
            </w:pPr>
          </w:p>
        </w:tc>
      </w:tr>
      <w:tr w:rsidR="00F81B2F" w:rsidRPr="002E4C1F" w:rsidTr="005500B2">
        <w:trPr>
          <w:trHeight w:val="187"/>
          <w:jc w:val="center"/>
          <w:ins w:id="1760"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761"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762" w:author="Derrick (ZTE)" w:date="2024-05-13T22:40:00Z"/>
                <w:rFonts w:ascii="Arial" w:hAnsi="Arial" w:cs="v5.0.0"/>
                <w:sz w:val="18"/>
              </w:rPr>
            </w:pPr>
            <w:ins w:id="1763" w:author="Derrick (ZTE)" w:date="2024-05-13T22:40:00Z">
              <w:r w:rsidRPr="002E4C1F">
                <w:rPr>
                  <w:rFonts w:ascii="Arial" w:hAnsi="Arial" w:cs="Arial"/>
                  <w:sz w:val="18"/>
                </w:rPr>
                <w:t>Config</w:t>
              </w:r>
              <w:r w:rsidRPr="002E4C1F">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764"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65" w:author="Derrick (ZTE)" w:date="2024-05-13T22:40:00Z"/>
                <w:rFonts w:ascii="Arial" w:hAnsi="Arial"/>
                <w:sz w:val="16"/>
              </w:rPr>
            </w:pPr>
            <w:ins w:id="1766" w:author="Derrick (ZTE)" w:date="2024-05-13T22:40:00Z">
              <w:r w:rsidRPr="002E4C1F">
                <w:rPr>
                  <w:rFonts w:ascii="Arial" w:hAnsi="Arial"/>
                  <w:sz w:val="16"/>
                </w:rPr>
                <w:t>CR2.1 TDD</w:t>
              </w:r>
            </w:ins>
          </w:p>
        </w:tc>
        <w:tc>
          <w:tcPr>
            <w:tcW w:w="865"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767" w:author="Derrick (ZTE)" w:date="2024-05-13T22:40: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68" w:author="Derrick (ZTE)" w:date="2024-05-13T22:40:00Z"/>
                <w:rFonts w:ascii="Arial" w:hAnsi="Arial"/>
                <w:sz w:val="16"/>
              </w:rPr>
            </w:pPr>
            <w:ins w:id="1769" w:author="Derrick (ZTE)" w:date="2024-05-13T22:40:00Z">
              <w:r w:rsidRPr="002E4C1F">
                <w:rPr>
                  <w:rFonts w:ascii="Arial" w:hAnsi="Arial"/>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70" w:author="Derrick (ZTE)" w:date="2024-05-13T22:40:00Z"/>
                <w:rFonts w:ascii="Arial" w:hAnsi="Arial"/>
                <w:sz w:val="16"/>
              </w:rPr>
            </w:pPr>
          </w:p>
        </w:tc>
      </w:tr>
      <w:tr w:rsidR="00F81B2F" w:rsidRPr="002E4C1F" w:rsidTr="005500B2">
        <w:trPr>
          <w:trHeight w:val="187"/>
          <w:jc w:val="center"/>
          <w:ins w:id="1771" w:author="Derrick (ZTE)" w:date="2024-05-13T22:40:00Z"/>
        </w:trPr>
        <w:tc>
          <w:tcPr>
            <w:tcW w:w="2083" w:type="dxa"/>
            <w:gridSpan w:val="2"/>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772" w:author="Derrick (ZTE)" w:date="2024-05-13T22:40:00Z"/>
                <w:rFonts w:ascii="Arial" w:hAnsi="Arial" w:cs="Arial"/>
                <w:sz w:val="18"/>
              </w:rPr>
            </w:pPr>
            <w:ins w:id="1773" w:author="Derrick (ZTE)" w:date="2024-05-13T22:40:00Z">
              <w:r w:rsidRPr="002E4C1F">
                <w:rPr>
                  <w:rFonts w:ascii="Arial" w:hAnsi="Arial" w:cs="v5.0.0"/>
                  <w:sz w:val="18"/>
                </w:rPr>
                <w:t>Control channel RMC</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774" w:author="Derrick (ZTE)" w:date="2024-05-13T22:40:00Z"/>
                <w:rFonts w:ascii="Arial" w:hAnsi="Arial" w:cs="Arial"/>
                <w:sz w:val="18"/>
              </w:rPr>
            </w:pPr>
            <w:ins w:id="1775" w:author="Derrick (ZTE)" w:date="2024-05-13T22:40:00Z">
              <w:r w:rsidRPr="002E4C1F">
                <w:rPr>
                  <w:rFonts w:ascii="Arial" w:hAnsi="Arial" w:cs="Arial"/>
                  <w:sz w:val="18"/>
                </w:rPr>
                <w:t>Config</w:t>
              </w:r>
              <w:r w:rsidRPr="002E4C1F">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76"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77" w:author="Derrick (ZTE)" w:date="2024-05-13T22:40:00Z"/>
                <w:rFonts w:ascii="Arial" w:hAnsi="Arial"/>
                <w:sz w:val="16"/>
              </w:rPr>
            </w:pPr>
            <w:ins w:id="1778" w:author="Derrick (ZTE)" w:date="2024-05-13T22:40:00Z">
              <w:r w:rsidRPr="002E4C1F">
                <w:rPr>
                  <w:rFonts w:ascii="Arial" w:hAnsi="Arial"/>
                  <w:sz w:val="16"/>
                </w:rPr>
                <w:t>CCR.1.1 FDD</w:t>
              </w:r>
            </w:ins>
          </w:p>
        </w:tc>
        <w:tc>
          <w:tcPr>
            <w:tcW w:w="865"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79" w:author="Derrick (ZTE)" w:date="2024-05-13T22:40:00Z"/>
                <w:rFonts w:ascii="Arial" w:hAnsi="Arial"/>
                <w:sz w:val="16"/>
              </w:rPr>
            </w:pPr>
            <w:ins w:id="1780" w:author="Derrick (ZTE)" w:date="2024-05-13T22:40:00Z">
              <w:r w:rsidRPr="002E4C1F">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81" w:author="Derrick (ZTE)" w:date="2024-05-13T22:40:00Z"/>
                <w:rFonts w:ascii="Arial" w:hAnsi="Arial"/>
                <w:sz w:val="16"/>
              </w:rPr>
            </w:pPr>
            <w:ins w:id="1782" w:author="Derrick (ZTE)" w:date="2024-05-13T22:40:00Z">
              <w:r w:rsidRPr="002E4C1F">
                <w:rPr>
                  <w:rFonts w:ascii="Arial" w:hAnsi="Arial"/>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83" w:author="Derrick (ZTE)" w:date="2024-05-13T22:40:00Z"/>
                <w:rFonts w:ascii="Arial" w:hAnsi="Arial"/>
                <w:sz w:val="16"/>
                <w:lang w:val="en-US" w:eastAsia="zh-CN"/>
              </w:rPr>
            </w:pPr>
            <w:ins w:id="1784" w:author="Derrick (ZTE)" w:date="2024-05-13T22:40:00Z">
              <w:r w:rsidRPr="002E4C1F">
                <w:rPr>
                  <w:rFonts w:ascii="Arial" w:hAnsi="Arial" w:hint="eastAsia"/>
                  <w:sz w:val="16"/>
                  <w:lang w:val="en-US" w:eastAsia="zh-CN"/>
                </w:rPr>
                <w:t>-</w:t>
              </w:r>
            </w:ins>
          </w:p>
        </w:tc>
      </w:tr>
      <w:tr w:rsidR="00F81B2F" w:rsidRPr="002E4C1F" w:rsidTr="005500B2">
        <w:trPr>
          <w:trHeight w:val="187"/>
          <w:jc w:val="center"/>
          <w:ins w:id="1785" w:author="Derrick (ZTE)" w:date="2024-05-13T22:40:00Z"/>
        </w:trPr>
        <w:tc>
          <w:tcPr>
            <w:tcW w:w="2083"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786"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787" w:author="Derrick (ZTE)" w:date="2024-05-13T22:40:00Z"/>
                <w:rFonts w:ascii="Arial" w:hAnsi="Arial" w:cs="v5.0.0"/>
                <w:sz w:val="18"/>
              </w:rPr>
            </w:pPr>
            <w:ins w:id="1788" w:author="Derrick (ZTE)" w:date="2024-05-13T22:40:00Z">
              <w:r w:rsidRPr="002E4C1F">
                <w:rPr>
                  <w:rFonts w:ascii="Arial" w:hAnsi="Arial" w:cs="Arial"/>
                  <w:sz w:val="18"/>
                </w:rPr>
                <w:t>Config</w:t>
              </w:r>
              <w:r w:rsidRPr="002E4C1F">
                <w:rPr>
                  <w:rFonts w:ascii="Arial" w:hAnsi="Arial"/>
                  <w:sz w:val="18"/>
                  <w:szCs w:val="18"/>
                </w:rPr>
                <w:t xml:space="preserve"> 2</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89"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90" w:author="Derrick (ZTE)" w:date="2024-05-13T22:40:00Z"/>
                <w:rFonts w:ascii="Arial" w:hAnsi="Arial"/>
                <w:sz w:val="16"/>
              </w:rPr>
            </w:pPr>
            <w:ins w:id="1791" w:author="Derrick (ZTE)" w:date="2024-05-13T22:40:00Z">
              <w:r w:rsidRPr="002E4C1F">
                <w:rPr>
                  <w:rFonts w:ascii="Arial" w:hAnsi="Arial"/>
                  <w:sz w:val="16"/>
                </w:rPr>
                <w:t>CCR.1.1 TDD</w:t>
              </w:r>
            </w:ins>
          </w:p>
        </w:tc>
        <w:tc>
          <w:tcPr>
            <w:tcW w:w="865"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792" w:author="Derrick (ZTE)" w:date="2024-05-13T22:40: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93" w:author="Derrick (ZTE)" w:date="2024-05-13T22:40:00Z"/>
                <w:rFonts w:ascii="Arial" w:hAnsi="Arial"/>
                <w:sz w:val="16"/>
              </w:rPr>
            </w:pPr>
            <w:ins w:id="1794" w:author="Derrick (ZTE)" w:date="2024-05-13T22:40:00Z">
              <w:r w:rsidRPr="002E4C1F">
                <w:rPr>
                  <w:rFonts w:ascii="Arial" w:hAnsi="Arial"/>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795" w:author="Derrick (ZTE)" w:date="2024-05-13T22:40:00Z"/>
                <w:rFonts w:ascii="Arial" w:hAnsi="Arial"/>
                <w:sz w:val="16"/>
              </w:rPr>
            </w:pPr>
          </w:p>
        </w:tc>
      </w:tr>
      <w:tr w:rsidR="00F81B2F" w:rsidRPr="002E4C1F" w:rsidTr="005500B2">
        <w:trPr>
          <w:trHeight w:val="187"/>
          <w:jc w:val="center"/>
          <w:ins w:id="1796"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797"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798" w:author="Derrick (ZTE)" w:date="2024-05-13T22:40:00Z"/>
                <w:rFonts w:ascii="Arial" w:hAnsi="Arial" w:cs="v5.0.0"/>
                <w:sz w:val="18"/>
              </w:rPr>
            </w:pPr>
            <w:ins w:id="1799" w:author="Derrick (ZTE)" w:date="2024-05-13T22:40:00Z">
              <w:r w:rsidRPr="002E4C1F">
                <w:rPr>
                  <w:rFonts w:ascii="Arial" w:hAnsi="Arial" w:cs="Arial"/>
                  <w:sz w:val="18"/>
                </w:rPr>
                <w:t>Config</w:t>
              </w:r>
              <w:r w:rsidRPr="002E4C1F">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800"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01" w:author="Derrick (ZTE)" w:date="2024-05-13T22:40:00Z"/>
                <w:rFonts w:ascii="Arial" w:hAnsi="Arial"/>
                <w:sz w:val="16"/>
              </w:rPr>
            </w:pPr>
            <w:ins w:id="1802" w:author="Derrick (ZTE)" w:date="2024-05-13T22:40:00Z">
              <w:r w:rsidRPr="002E4C1F">
                <w:rPr>
                  <w:rFonts w:ascii="Arial" w:hAnsi="Arial"/>
                  <w:sz w:val="16"/>
                </w:rPr>
                <w:t>CCR2.1 TDD</w:t>
              </w:r>
            </w:ins>
          </w:p>
        </w:tc>
        <w:tc>
          <w:tcPr>
            <w:tcW w:w="865"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803" w:author="Derrick (ZTE)" w:date="2024-05-13T22:40: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04" w:author="Derrick (ZTE)" w:date="2024-05-13T22:40:00Z"/>
                <w:rFonts w:ascii="Arial" w:hAnsi="Arial"/>
                <w:sz w:val="16"/>
              </w:rPr>
            </w:pPr>
            <w:ins w:id="1805" w:author="Derrick (ZTE)" w:date="2024-05-13T22:40:00Z">
              <w:r w:rsidRPr="002E4C1F">
                <w:rPr>
                  <w:rFonts w:ascii="Arial" w:hAnsi="Arial"/>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06" w:author="Derrick (ZTE)" w:date="2024-05-13T22:40:00Z"/>
                <w:rFonts w:ascii="Arial" w:hAnsi="Arial"/>
                <w:sz w:val="16"/>
              </w:rPr>
            </w:pPr>
          </w:p>
        </w:tc>
      </w:tr>
      <w:tr w:rsidR="00F81B2F" w:rsidRPr="002E4C1F" w:rsidTr="005500B2">
        <w:trPr>
          <w:trHeight w:val="187"/>
          <w:jc w:val="center"/>
          <w:ins w:id="1807" w:author="Derrick (ZTE)" w:date="2024-05-13T22:40:00Z"/>
        </w:trPr>
        <w:tc>
          <w:tcPr>
            <w:tcW w:w="2083" w:type="dxa"/>
            <w:gridSpan w:val="2"/>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808" w:author="Derrick (ZTE)" w:date="2024-05-13T22:40:00Z"/>
                <w:rFonts w:ascii="Arial" w:hAnsi="Arial" w:cs="Arial"/>
                <w:sz w:val="18"/>
              </w:rPr>
            </w:pPr>
            <w:ins w:id="1809" w:author="Derrick (ZTE)" w:date="2024-05-13T22:40:00Z">
              <w:r w:rsidRPr="002E4C1F">
                <w:rPr>
                  <w:rFonts w:ascii="Arial" w:hAnsi="Arial" w:cs="v5.0.0" w:hint="eastAsia"/>
                  <w:sz w:val="18"/>
                  <w:lang w:val="en-US" w:eastAsia="zh-CN"/>
                </w:rPr>
                <w:t>PRS</w:t>
              </w:r>
              <w:r w:rsidRPr="002E4C1F">
                <w:rPr>
                  <w:rFonts w:ascii="Arial" w:hAnsi="Arial" w:cs="v5.0.0"/>
                  <w:sz w:val="18"/>
                </w:rPr>
                <w:t xml:space="preserve"> configuration</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810" w:author="Derrick (ZTE)" w:date="2024-05-13T22:40:00Z"/>
                <w:rFonts w:ascii="Arial" w:hAnsi="Arial" w:cs="Arial"/>
                <w:sz w:val="18"/>
              </w:rPr>
            </w:pPr>
            <w:ins w:id="1811" w:author="Derrick (ZTE)" w:date="2024-05-13T22:40:00Z">
              <w:r w:rsidRPr="002E4C1F">
                <w:rPr>
                  <w:rFonts w:ascii="Arial" w:hAnsi="Arial" w:cs="Arial"/>
                  <w:sz w:val="18"/>
                </w:rPr>
                <w:t>Config</w:t>
              </w:r>
              <w:r w:rsidRPr="002E4C1F">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812"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13" w:author="Derrick (ZTE)" w:date="2024-05-13T22:40:00Z"/>
                <w:rFonts w:ascii="Arial" w:hAnsi="Arial"/>
                <w:sz w:val="16"/>
                <w:lang w:val="en-US" w:eastAsia="zh-CN"/>
              </w:rPr>
            </w:pPr>
            <w:ins w:id="1814" w:author="Derrick (ZTE)" w:date="2024-05-13T22:40:00Z">
              <w:r w:rsidRPr="002E4C1F">
                <w:rPr>
                  <w:rFonts w:ascii="Arial" w:hAnsi="Arial"/>
                  <w:sz w:val="16"/>
                  <w:lang w:val="en-US" w:eastAsia="zh-CN"/>
                </w:rPr>
                <w:t>PRS.1.</w:t>
              </w:r>
              <w:r w:rsidRPr="002E4C1F">
                <w:rPr>
                  <w:rFonts w:ascii="Arial" w:hAnsi="Arial" w:hint="eastAsia"/>
                  <w:sz w:val="16"/>
                  <w:lang w:val="en-US" w:eastAsia="zh-CN"/>
                </w:rPr>
                <w:t>3</w:t>
              </w:r>
              <w:r w:rsidRPr="002E4C1F">
                <w:rPr>
                  <w:rFonts w:ascii="Arial" w:hAnsi="Arial"/>
                  <w:sz w:val="16"/>
                  <w:lang w:val="en-US" w:eastAsia="zh-CN"/>
                </w:rPr>
                <w:t xml:space="preserve"> FR1</w:t>
              </w:r>
            </w:ins>
          </w:p>
        </w:tc>
        <w:tc>
          <w:tcPr>
            <w:tcW w:w="865" w:type="dxa"/>
            <w:tcBorders>
              <w:top w:val="single" w:sz="4" w:space="0" w:color="auto"/>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815" w:author="Derrick (ZTE)" w:date="2024-05-13T22:40:00Z"/>
                <w:rFonts w:ascii="Arial" w:hAnsi="Arial"/>
                <w:sz w:val="16"/>
              </w:rPr>
            </w:pPr>
            <w:ins w:id="1816" w:author="Derrick (ZTE)" w:date="2024-05-13T22:40:00Z">
              <w:r w:rsidRPr="002E4C1F">
                <w:rPr>
                  <w:rFonts w:ascii="Arial" w:hAnsi="Arial"/>
                  <w:sz w:val="16"/>
                  <w:lang w:val="en-US" w:eastAsia="zh-CN"/>
                </w:rPr>
                <w:t>PRS.1.</w:t>
              </w:r>
              <w:r w:rsidRPr="002E4C1F">
                <w:rPr>
                  <w:rFonts w:ascii="Arial" w:hAnsi="Arial" w:hint="eastAsia"/>
                  <w:sz w:val="16"/>
                  <w:lang w:val="en-US" w:eastAsia="zh-CN"/>
                </w:rPr>
                <w:t>3</w:t>
              </w:r>
              <w:r w:rsidRPr="002E4C1F">
                <w:rPr>
                  <w:rFonts w:ascii="Arial" w:hAnsi="Arial"/>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17" w:author="Derrick (ZTE)" w:date="2024-05-13T22:40:00Z"/>
                <w:rFonts w:ascii="Arial" w:hAnsi="Arial"/>
                <w:sz w:val="16"/>
              </w:rPr>
            </w:pPr>
            <w:ins w:id="1818" w:author="Derrick (ZTE)" w:date="2024-05-13T22:40:00Z">
              <w:r w:rsidRPr="002E4C1F">
                <w:rPr>
                  <w:rFonts w:ascii="Arial" w:hAnsi="Arial"/>
                  <w:sz w:val="16"/>
                  <w:lang w:val="en-US" w:eastAsia="zh-CN"/>
                </w:rPr>
                <w:t>PRS.1.</w:t>
              </w:r>
              <w:r w:rsidRPr="002E4C1F">
                <w:rPr>
                  <w:rFonts w:ascii="Arial" w:hAnsi="Arial" w:hint="eastAsia"/>
                  <w:sz w:val="16"/>
                  <w:lang w:val="en-US" w:eastAsia="zh-CN"/>
                </w:rPr>
                <w:t>4</w:t>
              </w:r>
              <w:r w:rsidRPr="002E4C1F">
                <w:rPr>
                  <w:rFonts w:ascii="Arial" w:hAnsi="Arial"/>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19" w:author="Derrick (ZTE)" w:date="2024-05-13T22:40:00Z"/>
                <w:rFonts w:ascii="Arial" w:hAnsi="Arial"/>
                <w:sz w:val="16"/>
                <w:lang w:val="en-US" w:eastAsia="zh-CN"/>
              </w:rPr>
            </w:pPr>
            <w:ins w:id="1820" w:author="Derrick (ZTE)" w:date="2024-05-13T22:40:00Z">
              <w:r w:rsidRPr="002E4C1F">
                <w:rPr>
                  <w:rFonts w:ascii="Arial" w:hAnsi="Arial"/>
                  <w:sz w:val="16"/>
                  <w:lang w:val="en-US" w:eastAsia="zh-CN"/>
                </w:rPr>
                <w:t>PRS.1.</w:t>
              </w:r>
              <w:r w:rsidRPr="002E4C1F">
                <w:rPr>
                  <w:rFonts w:ascii="Arial" w:hAnsi="Arial" w:hint="eastAsia"/>
                  <w:sz w:val="16"/>
                  <w:lang w:val="en-US" w:eastAsia="zh-CN"/>
                </w:rPr>
                <w:t>4</w:t>
              </w:r>
              <w:r w:rsidRPr="002E4C1F">
                <w:rPr>
                  <w:rFonts w:ascii="Arial" w:hAnsi="Arial"/>
                  <w:sz w:val="16"/>
                  <w:lang w:val="en-US" w:eastAsia="zh-CN"/>
                </w:rPr>
                <w:t xml:space="preserve"> FR1</w:t>
              </w:r>
            </w:ins>
          </w:p>
        </w:tc>
      </w:tr>
      <w:tr w:rsidR="00F81B2F" w:rsidRPr="002E4C1F" w:rsidTr="005500B2">
        <w:trPr>
          <w:trHeight w:val="187"/>
          <w:jc w:val="center"/>
          <w:ins w:id="1821" w:author="Derrick (ZTE)" w:date="2024-05-13T22:40:00Z"/>
        </w:trPr>
        <w:tc>
          <w:tcPr>
            <w:tcW w:w="2083"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822"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823" w:author="Derrick (ZTE)" w:date="2024-05-13T22:40:00Z"/>
                <w:rFonts w:ascii="Arial" w:hAnsi="Arial" w:cs="v5.0.0"/>
                <w:sz w:val="18"/>
              </w:rPr>
            </w:pPr>
            <w:ins w:id="1824" w:author="Derrick (ZTE)" w:date="2024-05-13T22:40:00Z">
              <w:r w:rsidRPr="002E4C1F">
                <w:rPr>
                  <w:rFonts w:ascii="Arial" w:hAnsi="Arial" w:cs="Arial"/>
                  <w:sz w:val="18"/>
                </w:rPr>
                <w:t>Config</w:t>
              </w:r>
              <w:r w:rsidRPr="002E4C1F">
                <w:rPr>
                  <w:rFonts w:ascii="Arial" w:hAnsi="Arial"/>
                  <w:sz w:val="18"/>
                  <w:szCs w:val="18"/>
                </w:rPr>
                <w:t xml:space="preserve"> 2</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825"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26" w:author="Derrick (ZTE)" w:date="2024-05-13T22:40:00Z"/>
                <w:rFonts w:ascii="Arial" w:hAnsi="Arial"/>
                <w:sz w:val="16"/>
              </w:rPr>
            </w:pPr>
            <w:ins w:id="1827" w:author="Derrick (ZTE)" w:date="2024-05-13T22:40:00Z">
              <w:r w:rsidRPr="002E4C1F">
                <w:rPr>
                  <w:rFonts w:ascii="Arial" w:hAnsi="Arial"/>
                  <w:sz w:val="16"/>
                  <w:lang w:val="en-US" w:eastAsia="zh-CN"/>
                </w:rPr>
                <w:t>PRS.1.</w:t>
              </w:r>
              <w:r w:rsidRPr="002E4C1F">
                <w:rPr>
                  <w:rFonts w:ascii="Arial" w:hAnsi="Arial" w:hint="eastAsia"/>
                  <w:sz w:val="16"/>
                  <w:lang w:val="en-US" w:eastAsia="zh-CN"/>
                </w:rPr>
                <w:t>3</w:t>
              </w:r>
              <w:r w:rsidRPr="002E4C1F">
                <w:rPr>
                  <w:rFonts w:ascii="Arial" w:hAnsi="Arial"/>
                  <w:sz w:val="16"/>
                  <w:lang w:val="en-US" w:eastAsia="zh-CN"/>
                </w:rPr>
                <w:t xml:space="preserve"> FR1</w:t>
              </w:r>
            </w:ins>
          </w:p>
        </w:tc>
        <w:tc>
          <w:tcPr>
            <w:tcW w:w="865" w:type="dxa"/>
            <w:tcBorders>
              <w:top w:val="single" w:sz="4" w:space="0" w:color="auto"/>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828" w:author="Derrick (ZTE)" w:date="2024-05-13T22:40:00Z"/>
                <w:rFonts w:ascii="Arial" w:hAnsi="Arial"/>
                <w:sz w:val="16"/>
              </w:rPr>
            </w:pPr>
            <w:ins w:id="1829" w:author="Derrick (ZTE)" w:date="2024-05-13T22:40:00Z">
              <w:r w:rsidRPr="002E4C1F">
                <w:rPr>
                  <w:rFonts w:ascii="Arial" w:hAnsi="Arial"/>
                  <w:sz w:val="16"/>
                  <w:lang w:val="en-US" w:eastAsia="zh-CN"/>
                </w:rPr>
                <w:t>PRS.1.</w:t>
              </w:r>
              <w:r w:rsidRPr="002E4C1F">
                <w:rPr>
                  <w:rFonts w:ascii="Arial" w:hAnsi="Arial" w:hint="eastAsia"/>
                  <w:sz w:val="16"/>
                  <w:lang w:val="en-US" w:eastAsia="zh-CN"/>
                </w:rPr>
                <w:t>3</w:t>
              </w:r>
              <w:r w:rsidRPr="002E4C1F">
                <w:rPr>
                  <w:rFonts w:ascii="Arial" w:hAnsi="Arial"/>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30" w:author="Derrick (ZTE)" w:date="2024-05-13T22:40:00Z"/>
                <w:rFonts w:ascii="Arial" w:hAnsi="Arial"/>
                <w:sz w:val="16"/>
              </w:rPr>
            </w:pPr>
            <w:ins w:id="1831" w:author="Derrick (ZTE)" w:date="2024-05-13T22:40:00Z">
              <w:r w:rsidRPr="002E4C1F">
                <w:rPr>
                  <w:rFonts w:ascii="Arial" w:hAnsi="Arial"/>
                  <w:sz w:val="16"/>
                  <w:lang w:val="en-US" w:eastAsia="zh-CN"/>
                </w:rPr>
                <w:t>PRS.1.</w:t>
              </w:r>
              <w:r w:rsidRPr="002E4C1F">
                <w:rPr>
                  <w:rFonts w:ascii="Arial" w:hAnsi="Arial" w:hint="eastAsia"/>
                  <w:sz w:val="16"/>
                  <w:lang w:val="en-US" w:eastAsia="zh-CN"/>
                </w:rPr>
                <w:t>4</w:t>
              </w:r>
              <w:r w:rsidRPr="002E4C1F">
                <w:rPr>
                  <w:rFonts w:ascii="Arial" w:hAnsi="Arial"/>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32" w:author="Derrick (ZTE)" w:date="2024-05-13T22:40:00Z"/>
                <w:rFonts w:ascii="Arial" w:hAnsi="Arial"/>
                <w:sz w:val="16"/>
                <w:lang w:val="en-US" w:eastAsia="zh-CN"/>
              </w:rPr>
            </w:pPr>
            <w:ins w:id="1833" w:author="Derrick (ZTE)" w:date="2024-05-13T22:40:00Z">
              <w:r w:rsidRPr="002E4C1F">
                <w:rPr>
                  <w:rFonts w:ascii="Arial" w:hAnsi="Arial"/>
                  <w:sz w:val="16"/>
                  <w:lang w:val="en-US" w:eastAsia="zh-CN"/>
                </w:rPr>
                <w:t>PRS.1.</w:t>
              </w:r>
              <w:r w:rsidRPr="002E4C1F">
                <w:rPr>
                  <w:rFonts w:ascii="Arial" w:hAnsi="Arial" w:hint="eastAsia"/>
                  <w:sz w:val="16"/>
                  <w:lang w:val="en-US" w:eastAsia="zh-CN"/>
                </w:rPr>
                <w:t>4</w:t>
              </w:r>
              <w:r w:rsidRPr="002E4C1F">
                <w:rPr>
                  <w:rFonts w:ascii="Arial" w:hAnsi="Arial"/>
                  <w:sz w:val="16"/>
                  <w:lang w:val="en-US" w:eastAsia="zh-CN"/>
                </w:rPr>
                <w:t xml:space="preserve"> FR1</w:t>
              </w:r>
            </w:ins>
          </w:p>
        </w:tc>
      </w:tr>
      <w:tr w:rsidR="00F81B2F" w:rsidRPr="002E4C1F" w:rsidTr="005500B2">
        <w:trPr>
          <w:trHeight w:val="187"/>
          <w:jc w:val="center"/>
          <w:ins w:id="1834"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835"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836" w:author="Derrick (ZTE)" w:date="2024-05-13T22:40:00Z"/>
                <w:rFonts w:ascii="Arial" w:hAnsi="Arial" w:cs="v5.0.0"/>
                <w:sz w:val="18"/>
              </w:rPr>
            </w:pPr>
            <w:ins w:id="1837" w:author="Derrick (ZTE)" w:date="2024-05-13T22:40:00Z">
              <w:r w:rsidRPr="002E4C1F">
                <w:rPr>
                  <w:rFonts w:ascii="Arial" w:hAnsi="Arial" w:cs="Arial"/>
                  <w:sz w:val="18"/>
                </w:rPr>
                <w:t>Config</w:t>
              </w:r>
              <w:r w:rsidRPr="002E4C1F">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838"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39" w:author="Derrick (ZTE)" w:date="2024-05-13T22:40:00Z"/>
                <w:rFonts w:ascii="Arial" w:hAnsi="Arial"/>
                <w:sz w:val="16"/>
              </w:rPr>
            </w:pPr>
            <w:ins w:id="1840" w:author="Derrick (ZTE)" w:date="2024-05-13T22:40:00Z">
              <w:r w:rsidRPr="002E4C1F">
                <w:rPr>
                  <w:rFonts w:ascii="Arial" w:hAnsi="Arial"/>
                  <w:sz w:val="16"/>
                  <w:lang w:val="en-US" w:eastAsia="zh-CN"/>
                </w:rPr>
                <w:t>PRS.</w:t>
              </w:r>
              <w:r w:rsidRPr="002E4C1F">
                <w:rPr>
                  <w:rFonts w:ascii="Arial" w:hAnsi="Arial" w:hint="eastAsia"/>
                  <w:sz w:val="16"/>
                  <w:lang w:val="en-US" w:eastAsia="zh-CN"/>
                </w:rPr>
                <w:t>2</w:t>
              </w:r>
              <w:r w:rsidRPr="002E4C1F">
                <w:rPr>
                  <w:rFonts w:ascii="Arial" w:hAnsi="Arial"/>
                  <w:sz w:val="16"/>
                  <w:lang w:val="en-US" w:eastAsia="zh-CN"/>
                </w:rPr>
                <w:t>.</w:t>
              </w:r>
              <w:r w:rsidRPr="002E4C1F">
                <w:rPr>
                  <w:rFonts w:ascii="Arial" w:hAnsi="Arial" w:hint="eastAsia"/>
                  <w:sz w:val="16"/>
                  <w:lang w:val="en-US" w:eastAsia="zh-CN"/>
                </w:rPr>
                <w:t>3</w:t>
              </w:r>
              <w:r w:rsidRPr="002E4C1F">
                <w:rPr>
                  <w:rFonts w:ascii="Arial" w:hAnsi="Arial"/>
                  <w:sz w:val="16"/>
                  <w:lang w:val="en-US" w:eastAsia="zh-CN"/>
                </w:rPr>
                <w:t xml:space="preserve"> FR1</w:t>
              </w:r>
            </w:ins>
          </w:p>
        </w:tc>
        <w:tc>
          <w:tcPr>
            <w:tcW w:w="865" w:type="dxa"/>
            <w:tcBorders>
              <w:top w:val="single" w:sz="4" w:space="0" w:color="auto"/>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841" w:author="Derrick (ZTE)" w:date="2024-05-13T22:40:00Z"/>
                <w:rFonts w:ascii="Arial" w:hAnsi="Arial"/>
                <w:sz w:val="16"/>
              </w:rPr>
            </w:pPr>
            <w:ins w:id="1842" w:author="Derrick (ZTE)" w:date="2024-05-13T22:40:00Z">
              <w:r w:rsidRPr="002E4C1F">
                <w:rPr>
                  <w:rFonts w:ascii="Arial" w:hAnsi="Arial"/>
                  <w:sz w:val="16"/>
                  <w:lang w:val="en-US" w:eastAsia="zh-CN"/>
                </w:rPr>
                <w:t>PRS.</w:t>
              </w:r>
              <w:r w:rsidRPr="002E4C1F">
                <w:rPr>
                  <w:rFonts w:ascii="Arial" w:hAnsi="Arial" w:hint="eastAsia"/>
                  <w:sz w:val="16"/>
                  <w:lang w:val="en-US" w:eastAsia="zh-CN"/>
                </w:rPr>
                <w:t>2</w:t>
              </w:r>
              <w:r w:rsidRPr="002E4C1F">
                <w:rPr>
                  <w:rFonts w:ascii="Arial" w:hAnsi="Arial"/>
                  <w:sz w:val="16"/>
                  <w:lang w:val="en-US" w:eastAsia="zh-CN"/>
                </w:rPr>
                <w:t>.</w:t>
              </w:r>
              <w:r w:rsidRPr="002E4C1F">
                <w:rPr>
                  <w:rFonts w:ascii="Arial" w:hAnsi="Arial" w:hint="eastAsia"/>
                  <w:sz w:val="16"/>
                  <w:lang w:val="en-US" w:eastAsia="zh-CN"/>
                </w:rPr>
                <w:t xml:space="preserve">3 </w:t>
              </w:r>
              <w:r w:rsidRPr="002E4C1F">
                <w:rPr>
                  <w:rFonts w:ascii="Arial" w:hAnsi="Arial"/>
                  <w:sz w:val="16"/>
                  <w:lang w:val="en-US" w:eastAsia="zh-CN"/>
                </w:rPr>
                <w:t>FR1</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43" w:author="Derrick (ZTE)" w:date="2024-05-13T22:40:00Z"/>
                <w:rFonts w:ascii="Arial" w:hAnsi="Arial"/>
                <w:sz w:val="16"/>
              </w:rPr>
            </w:pPr>
            <w:ins w:id="1844" w:author="Derrick (ZTE)" w:date="2024-05-13T22:40:00Z">
              <w:r w:rsidRPr="002E4C1F">
                <w:rPr>
                  <w:rFonts w:ascii="Arial" w:hAnsi="Arial"/>
                  <w:sz w:val="16"/>
                  <w:lang w:val="en-US" w:eastAsia="zh-CN"/>
                </w:rPr>
                <w:t>PRS.</w:t>
              </w:r>
              <w:r w:rsidRPr="002E4C1F">
                <w:rPr>
                  <w:rFonts w:ascii="Arial" w:hAnsi="Arial" w:hint="eastAsia"/>
                  <w:sz w:val="16"/>
                  <w:lang w:val="en-US" w:eastAsia="zh-CN"/>
                </w:rPr>
                <w:t>2</w:t>
              </w:r>
              <w:r w:rsidRPr="002E4C1F">
                <w:rPr>
                  <w:rFonts w:ascii="Arial" w:hAnsi="Arial"/>
                  <w:sz w:val="16"/>
                  <w:lang w:val="en-US" w:eastAsia="zh-CN"/>
                </w:rPr>
                <w:t>.</w:t>
              </w:r>
              <w:r w:rsidRPr="002E4C1F">
                <w:rPr>
                  <w:rFonts w:ascii="Arial" w:hAnsi="Arial" w:hint="eastAsia"/>
                  <w:sz w:val="16"/>
                  <w:lang w:val="en-US" w:eastAsia="zh-CN"/>
                </w:rPr>
                <w:t>4</w:t>
              </w:r>
              <w:r w:rsidRPr="002E4C1F">
                <w:rPr>
                  <w:rFonts w:ascii="Arial" w:hAnsi="Arial"/>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845" w:author="Derrick (ZTE)" w:date="2024-05-13T22:40:00Z"/>
                <w:rFonts w:ascii="Arial" w:hAnsi="Arial"/>
                <w:sz w:val="16"/>
              </w:rPr>
            </w:pPr>
            <w:ins w:id="1846" w:author="Derrick (ZTE)" w:date="2024-05-13T22:40:00Z">
              <w:r w:rsidRPr="002E4C1F">
                <w:rPr>
                  <w:rFonts w:ascii="Arial" w:hAnsi="Arial"/>
                  <w:sz w:val="16"/>
                  <w:lang w:val="en-US" w:eastAsia="zh-CN"/>
                </w:rPr>
                <w:t>PRS.</w:t>
              </w:r>
              <w:r w:rsidRPr="002E4C1F">
                <w:rPr>
                  <w:rFonts w:ascii="Arial" w:hAnsi="Arial" w:hint="eastAsia"/>
                  <w:sz w:val="16"/>
                  <w:lang w:val="en-US" w:eastAsia="zh-CN"/>
                </w:rPr>
                <w:t>2</w:t>
              </w:r>
              <w:r w:rsidRPr="002E4C1F">
                <w:rPr>
                  <w:rFonts w:ascii="Arial" w:hAnsi="Arial"/>
                  <w:sz w:val="16"/>
                  <w:lang w:val="en-US" w:eastAsia="zh-CN"/>
                </w:rPr>
                <w:t>.</w:t>
              </w:r>
              <w:r w:rsidRPr="002E4C1F">
                <w:rPr>
                  <w:rFonts w:ascii="Arial" w:hAnsi="Arial" w:hint="eastAsia"/>
                  <w:sz w:val="16"/>
                  <w:lang w:val="en-US" w:eastAsia="zh-CN"/>
                </w:rPr>
                <w:t>4</w:t>
              </w:r>
              <w:r w:rsidRPr="002E4C1F">
                <w:rPr>
                  <w:rFonts w:ascii="Arial" w:hAnsi="Arial"/>
                  <w:sz w:val="16"/>
                  <w:lang w:val="en-US" w:eastAsia="zh-CN"/>
                </w:rPr>
                <w:t xml:space="preserve"> FR1</w:t>
              </w:r>
            </w:ins>
          </w:p>
        </w:tc>
      </w:tr>
      <w:tr w:rsidR="00F81B2F" w:rsidRPr="002E4C1F" w:rsidTr="005500B2">
        <w:trPr>
          <w:trHeight w:val="187"/>
          <w:jc w:val="center"/>
          <w:ins w:id="1847"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848" w:author="Derrick (ZTE)" w:date="2024-05-13T22:40:00Z"/>
                <w:rFonts w:ascii="Arial" w:hAnsi="Arial" w:cs="Arial"/>
                <w:sz w:val="18"/>
                <w:szCs w:val="18"/>
              </w:rPr>
            </w:pPr>
            <w:ins w:id="1849" w:author="Derrick (ZTE)" w:date="2024-05-13T22:40:00Z">
              <w:r w:rsidRPr="002E4C1F">
                <w:rPr>
                  <w:rFonts w:ascii="Arial" w:hAnsi="Arial"/>
                  <w:sz w:val="18"/>
                </w:rPr>
                <w:t>PRS Resource slot offset (slot)</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850" w:author="Derrick (ZTE)" w:date="2024-05-13T22:40:00Z"/>
                <w:rFonts w:ascii="Arial" w:hAnsi="Arial" w:cs="Arial"/>
                <w:sz w:val="18"/>
                <w:szCs w:val="18"/>
              </w:rPr>
            </w:pPr>
            <w:ins w:id="1851" w:author="Derrick (ZTE)" w:date="2024-05-13T22:40:00Z">
              <w:r w:rsidRPr="002E4C1F">
                <w:rPr>
                  <w:rFonts w:ascii="Arial" w:hAnsi="Arial" w:cs="Arial"/>
                  <w:sz w:val="18"/>
                  <w:szCs w:val="18"/>
                </w:rPr>
                <w:t>Config</w:t>
              </w:r>
              <w:r w:rsidRPr="002E4C1F">
                <w:rPr>
                  <w:rFonts w:ascii="Arial" w:hAnsi="Arial"/>
                  <w:sz w:val="18"/>
                  <w:szCs w:val="18"/>
                </w:rPr>
                <w:t xml:space="preserve"> </w:t>
              </w:r>
              <w:r w:rsidRPr="002E4C1F">
                <w:rPr>
                  <w:rFonts w:ascii="Arial" w:hAnsi="Arial" w:hint="eastAsia"/>
                  <w:sz w:val="18"/>
                  <w:szCs w:val="18"/>
                  <w:lang w:eastAsia="zh-CN"/>
                </w:rPr>
                <w:t>1,</w:t>
              </w:r>
              <w:r w:rsidRPr="002E4C1F">
                <w:rPr>
                  <w:rFonts w:ascii="Arial" w:hAnsi="Arial"/>
                  <w:sz w:val="18"/>
                  <w:szCs w:val="18"/>
                </w:rPr>
                <w:t>2,3</w:t>
              </w:r>
            </w:ins>
          </w:p>
        </w:tc>
        <w:tc>
          <w:tcPr>
            <w:tcW w:w="1134"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852" w:author="Derrick (ZTE)" w:date="2024-05-13T22:40:00Z"/>
                <w:rFonts w:ascii="Arial" w:hAnsi="Arial"/>
                <w:sz w:val="18"/>
              </w:rPr>
            </w:pPr>
            <w:ins w:id="1853" w:author="Derrick (ZTE)" w:date="2024-05-13T22:40:00Z">
              <w:r w:rsidRPr="002E4C1F">
                <w:rPr>
                  <w:rFonts w:ascii="Arial" w:hAnsi="Arial" w:hint="eastAsia"/>
                  <w:sz w:val="18"/>
                  <w:lang w:eastAsia="zh-CN"/>
                </w:rPr>
                <w:t>slot</w:t>
              </w:r>
            </w:ins>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54" w:author="Derrick (ZTE)" w:date="2024-05-13T22:40:00Z"/>
                <w:rFonts w:ascii="Arial" w:hAnsi="Arial"/>
                <w:sz w:val="18"/>
                <w:szCs w:val="18"/>
                <w:lang w:eastAsia="zh-CN"/>
              </w:rPr>
            </w:pPr>
            <w:ins w:id="1855" w:author="Derrick (ZTE)" w:date="2024-05-13T22:40:00Z">
              <w:r w:rsidRPr="002E4C1F">
                <w:rPr>
                  <w:rFonts w:ascii="Arial" w:hAnsi="Arial" w:cs="v4.2.0" w:hint="eastAsia"/>
                  <w:sz w:val="18"/>
                  <w:lang w:eastAsia="zh-CN"/>
                </w:rPr>
                <w:t>0</w:t>
              </w:r>
            </w:ins>
          </w:p>
        </w:tc>
        <w:tc>
          <w:tcPr>
            <w:tcW w:w="865" w:type="dxa"/>
            <w:tcBorders>
              <w:top w:val="single" w:sz="4" w:space="0" w:color="auto"/>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856" w:author="Derrick (ZTE)" w:date="2024-05-13T22:40:00Z"/>
                <w:rFonts w:ascii="Arial" w:hAnsi="Arial"/>
                <w:sz w:val="18"/>
                <w:szCs w:val="18"/>
              </w:rPr>
            </w:pPr>
            <w:ins w:id="1857" w:author="Derrick (ZTE)" w:date="2024-05-13T22:40:00Z">
              <w:r w:rsidRPr="002E4C1F">
                <w:rPr>
                  <w:rFonts w:ascii="Arial" w:hAnsi="Arial" w:cs="v4.2.0" w:hint="eastAsia"/>
                  <w:sz w:val="18"/>
                  <w:lang w:eastAsia="zh-CN"/>
                </w:rPr>
                <w:t>4</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58" w:author="Derrick (ZTE)" w:date="2024-05-13T22:40:00Z"/>
                <w:rFonts w:ascii="Arial" w:hAnsi="Arial"/>
                <w:sz w:val="18"/>
                <w:szCs w:val="18"/>
              </w:rPr>
            </w:pPr>
            <w:ins w:id="1859" w:author="Derrick (ZTE)" w:date="2024-05-13T22:40:00Z">
              <w:r w:rsidRPr="002E4C1F">
                <w:rPr>
                  <w:rFonts w:ascii="Arial" w:hAnsi="Arial" w:cs="v4.2.0" w:hint="eastAsia"/>
                  <w:sz w:val="18"/>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1860" w:author="Derrick (ZTE)" w:date="2024-05-13T22:40:00Z"/>
                <w:rFonts w:ascii="Arial" w:hAnsi="Arial"/>
                <w:sz w:val="18"/>
                <w:szCs w:val="18"/>
              </w:rPr>
            </w:pPr>
            <w:ins w:id="1861" w:author="Derrick (ZTE)" w:date="2024-05-13T22:40:00Z">
              <w:r w:rsidRPr="002E4C1F">
                <w:rPr>
                  <w:rFonts w:ascii="Arial" w:hAnsi="Arial" w:cs="v4.2.0" w:hint="eastAsia"/>
                  <w:sz w:val="18"/>
                  <w:lang w:eastAsia="zh-CN"/>
                </w:rPr>
                <w:t>4</w:t>
              </w:r>
            </w:ins>
          </w:p>
        </w:tc>
      </w:tr>
      <w:tr w:rsidR="00F81B2F" w:rsidRPr="002E4C1F" w:rsidTr="005500B2">
        <w:trPr>
          <w:trHeight w:val="187"/>
          <w:jc w:val="center"/>
          <w:ins w:id="1862" w:author="Derrick (ZTE)" w:date="2024-05-13T22:40:00Z"/>
        </w:trPr>
        <w:tc>
          <w:tcPr>
            <w:tcW w:w="2083" w:type="dxa"/>
            <w:gridSpan w:val="2"/>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863" w:author="Derrick (ZTE)" w:date="2024-05-13T22:40:00Z"/>
                <w:rFonts w:ascii="Arial" w:hAnsi="Arial" w:cs="Arial"/>
                <w:sz w:val="18"/>
              </w:rPr>
            </w:pPr>
            <w:ins w:id="1864" w:author="Derrick (ZTE)" w:date="2024-05-13T22:40:00Z">
              <w:r w:rsidRPr="002E4C1F">
                <w:rPr>
                  <w:rFonts w:ascii="Arial" w:hAnsi="Arial" w:cs="Arial"/>
                  <w:sz w:val="18"/>
                  <w:szCs w:val="18"/>
                </w:rPr>
                <w:t>SSB configuration</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865" w:author="Derrick (ZTE)" w:date="2024-05-13T22:40:00Z"/>
                <w:rFonts w:ascii="Arial" w:hAnsi="Arial" w:cs="Arial"/>
                <w:sz w:val="18"/>
              </w:rPr>
            </w:pPr>
            <w:ins w:id="1866" w:author="Derrick (ZTE)" w:date="2024-05-13T22:40:00Z">
              <w:r w:rsidRPr="002E4C1F">
                <w:rPr>
                  <w:rFonts w:ascii="Arial" w:hAnsi="Arial" w:cs="Arial"/>
                  <w:sz w:val="18"/>
                  <w:szCs w:val="18"/>
                </w:rPr>
                <w:t>Config</w:t>
              </w:r>
              <w:r w:rsidRPr="002E4C1F">
                <w:rPr>
                  <w:rFonts w:ascii="Arial"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67"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68" w:author="Derrick (ZTE)" w:date="2024-05-13T22:40:00Z"/>
                <w:rFonts w:ascii="Arial" w:hAnsi="Arial"/>
                <w:snapToGrid w:val="0"/>
                <w:sz w:val="18"/>
              </w:rPr>
            </w:pPr>
            <w:ins w:id="1869" w:author="Derrick (ZTE)" w:date="2024-05-13T22:40:00Z">
              <w:r w:rsidRPr="002E4C1F">
                <w:rPr>
                  <w:rFonts w:ascii="Arial" w:hAnsi="Arial"/>
                  <w:sz w:val="18"/>
                  <w:szCs w:val="18"/>
                  <w:lang w:eastAsia="zh-CN"/>
                </w:rPr>
                <w:t>SSB.1 FR1</w:t>
              </w:r>
            </w:ins>
          </w:p>
        </w:tc>
        <w:tc>
          <w:tcPr>
            <w:tcW w:w="865"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70" w:author="Derrick (ZTE)" w:date="2024-05-13T22:40:00Z"/>
                <w:rFonts w:ascii="Arial" w:hAnsi="Arial"/>
                <w:snapToGrid w:val="0"/>
                <w:sz w:val="18"/>
              </w:rPr>
            </w:pPr>
            <w:ins w:id="1871" w:author="Derrick (ZTE)" w:date="2024-05-13T22:40:00Z">
              <w:r w:rsidRPr="002E4C1F">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72" w:author="Derrick (ZTE)" w:date="2024-05-13T22:40:00Z"/>
                <w:rFonts w:ascii="Arial" w:hAnsi="Arial"/>
                <w:snapToGrid w:val="0"/>
                <w:sz w:val="18"/>
              </w:rPr>
            </w:pPr>
            <w:ins w:id="1873" w:author="Derrick (ZTE)" w:date="2024-05-13T22:40:00Z">
              <w:r w:rsidRPr="002E4C1F">
                <w:rPr>
                  <w:rFonts w:ascii="Arial" w:hAnsi="Arial"/>
                  <w:sz w:val="18"/>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74" w:author="Derrick (ZTE)" w:date="2024-05-13T22:40:00Z"/>
                <w:rFonts w:ascii="Arial" w:hAnsi="Arial"/>
                <w:snapToGrid w:val="0"/>
                <w:sz w:val="18"/>
              </w:rPr>
            </w:pPr>
            <w:ins w:id="1875" w:author="Derrick (ZTE)" w:date="2024-05-13T22:40:00Z">
              <w:r w:rsidRPr="002E4C1F">
                <w:rPr>
                  <w:rFonts w:ascii="Arial" w:hAnsi="Arial"/>
                  <w:sz w:val="18"/>
                  <w:szCs w:val="18"/>
                </w:rPr>
                <w:t>SSB.1 FR1</w:t>
              </w:r>
            </w:ins>
          </w:p>
        </w:tc>
      </w:tr>
      <w:tr w:rsidR="00F81B2F" w:rsidRPr="002E4C1F" w:rsidTr="005500B2">
        <w:trPr>
          <w:trHeight w:val="187"/>
          <w:jc w:val="center"/>
          <w:ins w:id="1876" w:author="Derrick (ZTE)" w:date="2024-05-13T22:40:00Z"/>
        </w:trPr>
        <w:tc>
          <w:tcPr>
            <w:tcW w:w="2083"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877"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878" w:author="Derrick (ZTE)" w:date="2024-05-13T22:40:00Z"/>
                <w:rFonts w:ascii="Arial" w:hAnsi="Arial" w:cs="Arial"/>
                <w:sz w:val="18"/>
              </w:rPr>
            </w:pPr>
            <w:ins w:id="1879" w:author="Derrick (ZTE)" w:date="2024-05-13T22:40:00Z">
              <w:r w:rsidRPr="002E4C1F">
                <w:rPr>
                  <w:rFonts w:ascii="Arial" w:hAnsi="Arial" w:cs="Arial"/>
                  <w:sz w:val="18"/>
                  <w:szCs w:val="18"/>
                </w:rPr>
                <w:t>Config</w:t>
              </w:r>
              <w:r w:rsidRPr="002E4C1F">
                <w:rPr>
                  <w:rFonts w:ascii="Arial" w:hAnsi="Arial"/>
                  <w:sz w:val="18"/>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80"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81" w:author="Derrick (ZTE)" w:date="2024-05-13T22:40:00Z"/>
                <w:rFonts w:ascii="Arial" w:hAnsi="Arial"/>
                <w:snapToGrid w:val="0"/>
                <w:sz w:val="18"/>
              </w:rPr>
            </w:pPr>
            <w:ins w:id="1882" w:author="Derrick (ZTE)" w:date="2024-05-13T22:40:00Z">
              <w:r w:rsidRPr="002E4C1F">
                <w:rPr>
                  <w:rFonts w:ascii="Arial" w:hAnsi="Arial"/>
                  <w:sz w:val="18"/>
                  <w:szCs w:val="18"/>
                  <w:lang w:eastAsia="zh-CN"/>
                </w:rPr>
                <w:t>SSB.1 FR1</w:t>
              </w:r>
            </w:ins>
          </w:p>
        </w:tc>
        <w:tc>
          <w:tcPr>
            <w:tcW w:w="865"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83" w:author="Derrick (ZTE)" w:date="2024-05-13T22:40:00Z"/>
                <w:rFonts w:ascii="Arial" w:hAnsi="Arial"/>
                <w:snapToGrid w:val="0"/>
                <w:sz w:val="18"/>
              </w:rPr>
            </w:pPr>
            <w:ins w:id="1884" w:author="Derrick (ZTE)" w:date="2024-05-13T22:40:00Z">
              <w:r w:rsidRPr="002E4C1F">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85" w:author="Derrick (ZTE)" w:date="2024-05-13T22:40:00Z"/>
                <w:rFonts w:ascii="Arial" w:hAnsi="Arial"/>
                <w:snapToGrid w:val="0"/>
                <w:sz w:val="18"/>
              </w:rPr>
            </w:pPr>
            <w:ins w:id="1886" w:author="Derrick (ZTE)" w:date="2024-05-13T22:40:00Z">
              <w:r w:rsidRPr="002E4C1F">
                <w:rPr>
                  <w:rFonts w:ascii="Arial" w:hAnsi="Arial"/>
                  <w:sz w:val="18"/>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87" w:author="Derrick (ZTE)" w:date="2024-05-13T22:40:00Z"/>
                <w:rFonts w:ascii="Arial" w:hAnsi="Arial"/>
                <w:snapToGrid w:val="0"/>
                <w:sz w:val="18"/>
              </w:rPr>
            </w:pPr>
            <w:ins w:id="1888" w:author="Derrick (ZTE)" w:date="2024-05-13T22:40:00Z">
              <w:r w:rsidRPr="002E4C1F">
                <w:rPr>
                  <w:rFonts w:ascii="Arial" w:hAnsi="Arial"/>
                  <w:sz w:val="18"/>
                  <w:szCs w:val="18"/>
                </w:rPr>
                <w:t>SSB.1 FR1</w:t>
              </w:r>
            </w:ins>
          </w:p>
        </w:tc>
      </w:tr>
      <w:tr w:rsidR="00F81B2F" w:rsidRPr="002E4C1F" w:rsidTr="005500B2">
        <w:trPr>
          <w:trHeight w:val="187"/>
          <w:jc w:val="center"/>
          <w:ins w:id="1889"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890"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891" w:author="Derrick (ZTE)" w:date="2024-05-13T22:40:00Z"/>
                <w:rFonts w:ascii="Arial" w:hAnsi="Arial" w:cs="Arial"/>
                <w:sz w:val="18"/>
              </w:rPr>
            </w:pPr>
            <w:ins w:id="1892" w:author="Derrick (ZTE)" w:date="2024-05-13T22:40:00Z">
              <w:r w:rsidRPr="002E4C1F">
                <w:rPr>
                  <w:rFonts w:ascii="Arial" w:hAnsi="Arial" w:cs="Arial"/>
                  <w:sz w:val="18"/>
                  <w:szCs w:val="18"/>
                </w:rPr>
                <w:t>Config</w:t>
              </w:r>
              <w:r w:rsidRPr="002E4C1F">
                <w:rPr>
                  <w:rFonts w:ascii="Arial" w:hAnsi="Arial"/>
                  <w:sz w:val="18"/>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93" w:author="Derrick (ZTE)" w:date="2024-05-13T22:40:00Z"/>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94" w:author="Derrick (ZTE)" w:date="2024-05-13T22:40:00Z"/>
                <w:rFonts w:ascii="Arial" w:hAnsi="Arial"/>
                <w:snapToGrid w:val="0"/>
                <w:sz w:val="18"/>
              </w:rPr>
            </w:pPr>
            <w:ins w:id="1895" w:author="Derrick (ZTE)" w:date="2024-05-13T22:40:00Z">
              <w:r w:rsidRPr="002E4C1F">
                <w:rPr>
                  <w:rFonts w:ascii="Arial" w:hAnsi="Arial"/>
                  <w:sz w:val="18"/>
                  <w:szCs w:val="18"/>
                  <w:lang w:eastAsia="zh-CN"/>
                </w:rPr>
                <w:t>SSB.2 FR1</w:t>
              </w:r>
            </w:ins>
          </w:p>
        </w:tc>
        <w:tc>
          <w:tcPr>
            <w:tcW w:w="865"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96" w:author="Derrick (ZTE)" w:date="2024-05-13T22:40:00Z"/>
                <w:rFonts w:ascii="Arial" w:hAnsi="Arial"/>
                <w:snapToGrid w:val="0"/>
                <w:sz w:val="18"/>
              </w:rPr>
            </w:pPr>
            <w:ins w:id="1897" w:author="Derrick (ZTE)" w:date="2024-05-13T22:40:00Z">
              <w:r w:rsidRPr="002E4C1F">
                <w:rPr>
                  <w:rFonts w:ascii="Arial" w:hAnsi="Arial"/>
                  <w:sz w:val="18"/>
                  <w:szCs w:val="18"/>
                </w:rPr>
                <w:t>SSB.2 FR1</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898" w:author="Derrick (ZTE)" w:date="2024-05-13T22:40:00Z"/>
                <w:rFonts w:ascii="Arial" w:hAnsi="Arial"/>
                <w:snapToGrid w:val="0"/>
                <w:sz w:val="18"/>
              </w:rPr>
            </w:pPr>
            <w:ins w:id="1899" w:author="Derrick (ZTE)" w:date="2024-05-13T22:40:00Z">
              <w:r w:rsidRPr="002E4C1F">
                <w:rPr>
                  <w:rFonts w:ascii="Arial" w:hAnsi="Arial"/>
                  <w:sz w:val="18"/>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00" w:author="Derrick (ZTE)" w:date="2024-05-13T22:40:00Z"/>
                <w:rFonts w:ascii="Arial" w:hAnsi="Arial"/>
                <w:snapToGrid w:val="0"/>
                <w:sz w:val="18"/>
              </w:rPr>
            </w:pPr>
            <w:ins w:id="1901" w:author="Derrick (ZTE)" w:date="2024-05-13T22:40:00Z">
              <w:r w:rsidRPr="002E4C1F">
                <w:rPr>
                  <w:rFonts w:ascii="Arial" w:hAnsi="Arial"/>
                  <w:sz w:val="18"/>
                  <w:szCs w:val="18"/>
                </w:rPr>
                <w:t>SSB.2 FR1</w:t>
              </w:r>
            </w:ins>
          </w:p>
        </w:tc>
      </w:tr>
      <w:tr w:rsidR="00F81B2F" w:rsidRPr="002E4C1F" w:rsidTr="005500B2">
        <w:trPr>
          <w:trHeight w:val="187"/>
          <w:jc w:val="center"/>
          <w:ins w:id="1902" w:author="Derrick (ZTE)" w:date="2024-05-13T22:40:00Z"/>
        </w:trPr>
        <w:tc>
          <w:tcPr>
            <w:tcW w:w="2083" w:type="dxa"/>
            <w:gridSpan w:val="2"/>
            <w:tcBorders>
              <w:left w:val="single" w:sz="4" w:space="0" w:color="auto"/>
              <w:bottom w:val="nil"/>
              <w:right w:val="single" w:sz="4" w:space="0" w:color="auto"/>
            </w:tcBorders>
            <w:shd w:val="clear" w:color="auto" w:fill="auto"/>
          </w:tcPr>
          <w:p w:rsidR="00F81B2F" w:rsidRPr="002E4C1F" w:rsidRDefault="00F81B2F" w:rsidP="005500B2">
            <w:pPr>
              <w:keepNext/>
              <w:keepLines/>
              <w:spacing w:after="0"/>
              <w:rPr>
                <w:ins w:id="1903" w:author="Derrick (ZTE)" w:date="2024-05-13T22:40:00Z"/>
                <w:rFonts w:ascii="Arial" w:hAnsi="Arial" w:cs="Arial"/>
                <w:sz w:val="18"/>
              </w:rPr>
            </w:pPr>
            <w:ins w:id="1904" w:author="Derrick (ZTE)" w:date="2024-05-13T22:40:00Z">
              <w:r w:rsidRPr="002E4C1F">
                <w:rPr>
                  <w:rFonts w:ascii="Arial" w:hAnsi="Arial" w:cs="Arial"/>
                  <w:sz w:val="18"/>
                  <w:szCs w:val="18"/>
                  <w:lang w:eastAsia="zh-CN"/>
                </w:rPr>
                <w:t>Time offset with Cell 1</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905" w:author="Derrick (ZTE)" w:date="2024-05-13T22:40:00Z"/>
                <w:rFonts w:ascii="Arial" w:hAnsi="Arial" w:cs="Arial"/>
                <w:sz w:val="18"/>
                <w:szCs w:val="18"/>
              </w:rPr>
            </w:pPr>
            <w:ins w:id="1906" w:author="Derrick (ZTE)" w:date="2024-05-13T22:40:00Z">
              <w:r w:rsidRPr="002E4C1F">
                <w:rPr>
                  <w:rFonts w:ascii="Arial" w:hAnsi="Arial" w:cs="Arial"/>
                  <w:sz w:val="18"/>
                  <w:szCs w:val="18"/>
                </w:rPr>
                <w:t>Config</w:t>
              </w:r>
              <w:r w:rsidRPr="002E4C1F">
                <w:rPr>
                  <w:rFonts w:ascii="Arial"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07" w:author="Derrick (ZTE)" w:date="2024-05-13T22:40:00Z"/>
                <w:rFonts w:ascii="Arial" w:hAnsi="Arial"/>
                <w:sz w:val="18"/>
              </w:rPr>
            </w:pPr>
            <w:ins w:id="1908" w:author="Derrick (ZTE)" w:date="2024-05-13T22:40:00Z">
              <w:r w:rsidRPr="002E4C1F">
                <w:rPr>
                  <w:rFonts w:ascii="Arial" w:hAnsi="Arial"/>
                  <w:sz w:val="18"/>
                  <w:szCs w:val="18"/>
                  <w:lang w:eastAsia="ja-JP"/>
                </w:rPr>
                <w:t>ms</w:t>
              </w:r>
            </w:ins>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09" w:author="Derrick (ZTE)" w:date="2024-05-13T22:40:00Z"/>
                <w:rFonts w:ascii="Arial" w:hAnsi="Arial"/>
                <w:sz w:val="18"/>
                <w:szCs w:val="18"/>
                <w:lang w:eastAsia="zh-CN"/>
              </w:rPr>
            </w:pPr>
            <w:ins w:id="1910" w:author="Derrick (ZTE)" w:date="2024-05-13T22:40:00Z">
              <w:r w:rsidRPr="002E4C1F">
                <w:rPr>
                  <w:rFonts w:ascii="Arial" w:hAnsi="Arial"/>
                  <w:sz w:val="18"/>
                  <w:szCs w:val="18"/>
                  <w:lang w:eastAsia="zh-CN"/>
                </w:rPr>
                <w:t>-</w:t>
              </w:r>
            </w:ins>
          </w:p>
        </w:tc>
        <w:tc>
          <w:tcPr>
            <w:tcW w:w="865"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11" w:author="Derrick (ZTE)" w:date="2024-05-13T22:40:00Z"/>
                <w:rFonts w:ascii="Arial" w:hAnsi="Arial"/>
                <w:sz w:val="18"/>
                <w:szCs w:val="18"/>
              </w:rPr>
            </w:pPr>
            <w:ins w:id="1912" w:author="Derrick (ZTE)" w:date="2024-05-13T22:40:00Z">
              <w:r w:rsidRPr="002E4C1F">
                <w:rPr>
                  <w:rFonts w:ascii="Arial" w:hAnsi="Arial"/>
                  <w:sz w:val="18"/>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13" w:author="Derrick (ZTE)" w:date="2024-05-13T22:40:00Z"/>
                <w:rFonts w:ascii="Arial" w:hAnsi="Arial"/>
                <w:sz w:val="18"/>
                <w:szCs w:val="18"/>
                <w:lang w:eastAsia="zh-CN"/>
              </w:rPr>
            </w:pPr>
            <w:ins w:id="1914" w:author="Derrick (ZTE)" w:date="2024-05-13T22:40:00Z">
              <w:r w:rsidRPr="002E4C1F">
                <w:rPr>
                  <w:rFonts w:ascii="Arial" w:hAnsi="Arial"/>
                  <w:sz w:val="18"/>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15" w:author="Derrick (ZTE)" w:date="2024-05-13T22:40:00Z"/>
                <w:rFonts w:ascii="Arial" w:hAnsi="Arial"/>
                <w:sz w:val="18"/>
                <w:szCs w:val="18"/>
              </w:rPr>
            </w:pPr>
            <w:ins w:id="1916" w:author="Derrick (ZTE)" w:date="2024-05-13T22:40:00Z">
              <w:r w:rsidRPr="002E4C1F">
                <w:rPr>
                  <w:rFonts w:ascii="Arial" w:hAnsi="Arial"/>
                  <w:sz w:val="18"/>
                  <w:szCs w:val="18"/>
                  <w:lang w:eastAsia="zh-CN"/>
                </w:rPr>
                <w:t>3</w:t>
              </w:r>
            </w:ins>
          </w:p>
        </w:tc>
      </w:tr>
      <w:tr w:rsidR="00F81B2F" w:rsidRPr="002E4C1F" w:rsidTr="005500B2">
        <w:trPr>
          <w:trHeight w:val="187"/>
          <w:jc w:val="center"/>
          <w:ins w:id="1917" w:author="Derrick (ZTE)" w:date="2024-05-13T22:40:00Z"/>
        </w:trPr>
        <w:tc>
          <w:tcPr>
            <w:tcW w:w="2083"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918"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919" w:author="Derrick (ZTE)" w:date="2024-05-13T22:40:00Z"/>
                <w:rFonts w:ascii="Arial" w:hAnsi="Arial" w:cs="Arial"/>
                <w:sz w:val="18"/>
                <w:szCs w:val="18"/>
              </w:rPr>
            </w:pPr>
            <w:ins w:id="1920" w:author="Derrick (ZTE)" w:date="2024-05-13T22:40:00Z">
              <w:r w:rsidRPr="002E4C1F">
                <w:rPr>
                  <w:rFonts w:ascii="Arial" w:hAnsi="Arial" w:cs="Arial"/>
                  <w:sz w:val="18"/>
                  <w:szCs w:val="18"/>
                </w:rPr>
                <w:t>Config</w:t>
              </w:r>
              <w:r w:rsidRPr="002E4C1F">
                <w:rPr>
                  <w:rFonts w:ascii="Arial" w:hAnsi="Arial"/>
                  <w:sz w:val="18"/>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21" w:author="Derrick (ZTE)" w:date="2024-05-13T22:40:00Z"/>
                <w:rFonts w:ascii="Arial" w:hAnsi="Arial"/>
                <w:sz w:val="18"/>
              </w:rPr>
            </w:pPr>
            <w:ins w:id="1922" w:author="Derrick (ZTE)" w:date="2024-05-13T22:40:00Z">
              <w:r w:rsidRPr="002E4C1F">
                <w:rPr>
                  <w:rFonts w:ascii="Arial" w:hAnsi="Arial" w:cs="v4.2.0"/>
                  <w:sz w:val="18"/>
                  <w:szCs w:val="18"/>
                </w:rPr>
                <w:sym w:font="Symbol" w:char="F06D"/>
              </w:r>
              <w:r w:rsidRPr="002E4C1F">
                <w:rPr>
                  <w:rFonts w:ascii="Arial" w:hAnsi="Arial" w:cs="v4.2.0"/>
                  <w:sz w:val="18"/>
                  <w:szCs w:val="18"/>
                </w:rPr>
                <w:t>s</w:t>
              </w:r>
            </w:ins>
          </w:p>
        </w:tc>
        <w:tc>
          <w:tcPr>
            <w:tcW w:w="99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23" w:author="Derrick (ZTE)" w:date="2024-05-13T22:40:00Z"/>
                <w:rFonts w:ascii="Arial" w:hAnsi="Arial"/>
                <w:sz w:val="18"/>
                <w:szCs w:val="18"/>
                <w:lang w:eastAsia="zh-CN"/>
              </w:rPr>
            </w:pPr>
            <w:ins w:id="1924" w:author="Derrick (ZTE)" w:date="2024-05-13T22:40:00Z">
              <w:r w:rsidRPr="002E4C1F">
                <w:rPr>
                  <w:rFonts w:ascii="Arial" w:hAnsi="Arial"/>
                  <w:sz w:val="18"/>
                  <w:szCs w:val="18"/>
                  <w:lang w:eastAsia="zh-CN"/>
                </w:rPr>
                <w:t>-</w:t>
              </w:r>
            </w:ins>
          </w:p>
        </w:tc>
        <w:tc>
          <w:tcPr>
            <w:tcW w:w="865"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25" w:author="Derrick (ZTE)" w:date="2024-05-13T22:40:00Z"/>
                <w:rFonts w:ascii="Arial" w:hAnsi="Arial"/>
                <w:sz w:val="18"/>
                <w:szCs w:val="18"/>
              </w:rPr>
            </w:pPr>
            <w:ins w:id="1926" w:author="Derrick (ZTE)" w:date="2024-05-13T22:40:00Z">
              <w:r w:rsidRPr="002E4C1F">
                <w:rPr>
                  <w:rFonts w:ascii="Arial" w:hAnsi="Arial"/>
                  <w:sz w:val="18"/>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27" w:author="Derrick (ZTE)" w:date="2024-05-13T22:40:00Z"/>
                <w:rFonts w:ascii="Arial" w:hAnsi="Arial"/>
                <w:sz w:val="18"/>
                <w:szCs w:val="18"/>
                <w:lang w:eastAsia="zh-CN"/>
              </w:rPr>
            </w:pPr>
            <w:ins w:id="1928" w:author="Derrick (ZTE)" w:date="2024-05-13T22:40:00Z">
              <w:r w:rsidRPr="002E4C1F">
                <w:rPr>
                  <w:rFonts w:ascii="Arial" w:hAnsi="Arial"/>
                  <w:sz w:val="18"/>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29" w:author="Derrick (ZTE)" w:date="2024-05-13T22:40:00Z"/>
                <w:rFonts w:ascii="Arial" w:hAnsi="Arial"/>
                <w:sz w:val="18"/>
                <w:szCs w:val="18"/>
              </w:rPr>
            </w:pPr>
            <w:ins w:id="1930" w:author="Derrick (ZTE)" w:date="2024-05-13T22:40:00Z">
              <w:r w:rsidRPr="002E4C1F">
                <w:rPr>
                  <w:rFonts w:ascii="Arial" w:hAnsi="Arial"/>
                  <w:sz w:val="18"/>
                  <w:szCs w:val="18"/>
                  <w:lang w:eastAsia="zh-CN"/>
                </w:rPr>
                <w:t>3</w:t>
              </w:r>
            </w:ins>
          </w:p>
        </w:tc>
      </w:tr>
      <w:tr w:rsidR="00F81B2F" w:rsidRPr="002E4C1F" w:rsidTr="005500B2">
        <w:trPr>
          <w:trHeight w:val="187"/>
          <w:jc w:val="center"/>
          <w:ins w:id="1931" w:author="Derrick (ZTE)" w:date="2024-05-13T22:40:00Z"/>
        </w:trPr>
        <w:tc>
          <w:tcPr>
            <w:tcW w:w="2083" w:type="dxa"/>
            <w:gridSpan w:val="2"/>
            <w:vMerge w:val="restart"/>
            <w:tcBorders>
              <w:top w:val="nil"/>
              <w:left w:val="single" w:sz="4" w:space="0" w:color="auto"/>
              <w:right w:val="single" w:sz="4" w:space="0" w:color="auto"/>
            </w:tcBorders>
            <w:shd w:val="clear" w:color="auto" w:fill="auto"/>
          </w:tcPr>
          <w:p w:rsidR="00F81B2F" w:rsidRPr="002E4C1F" w:rsidRDefault="00F81B2F" w:rsidP="005500B2">
            <w:pPr>
              <w:keepNext/>
              <w:keepLines/>
              <w:spacing w:after="0"/>
              <w:rPr>
                <w:ins w:id="1932" w:author="Derrick (ZTE)" w:date="2024-05-13T22:40:00Z"/>
                <w:rFonts w:ascii="Arial" w:hAnsi="Arial" w:cs="Arial"/>
                <w:sz w:val="18"/>
              </w:rPr>
            </w:pPr>
            <w:ins w:id="1933" w:author="Derrick (ZTE)" w:date="2024-05-13T22:40:00Z">
              <w:r w:rsidRPr="002E4C1F">
                <w:rPr>
                  <w:rFonts w:ascii="Arial" w:hAnsi="Arial" w:cs="Arial"/>
                  <w:sz w:val="18"/>
                  <w:szCs w:val="18"/>
                  <w:lang w:eastAsia="zh-CN"/>
                </w:rPr>
                <w:t>SMTC configuration</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934" w:author="Derrick (ZTE)" w:date="2024-05-13T22:40:00Z"/>
                <w:rFonts w:ascii="Arial" w:hAnsi="Arial" w:cs="Arial"/>
                <w:sz w:val="18"/>
                <w:szCs w:val="18"/>
              </w:rPr>
            </w:pPr>
            <w:ins w:id="1935" w:author="Derrick (ZTE)" w:date="2024-05-13T22:40:00Z">
              <w:r w:rsidRPr="002E4C1F">
                <w:rPr>
                  <w:rFonts w:ascii="Arial" w:hAnsi="Arial" w:cs="Arial"/>
                  <w:sz w:val="18"/>
                  <w:szCs w:val="18"/>
                </w:rPr>
                <w:t>Config</w:t>
              </w:r>
              <w:r w:rsidRPr="002E4C1F">
                <w:rPr>
                  <w:rFonts w:ascii="Arial"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36" w:author="Derrick (ZTE)" w:date="2024-05-13T22:40:00Z"/>
                <w:rFonts w:ascii="Arial" w:hAnsi="Arial" w:cs="v4.2.0"/>
                <w:sz w:val="18"/>
                <w:szCs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37" w:author="Derrick (ZTE)" w:date="2024-05-13T22:40:00Z"/>
                <w:rFonts w:ascii="Arial" w:hAnsi="Arial"/>
                <w:sz w:val="18"/>
                <w:szCs w:val="18"/>
                <w:lang w:eastAsia="zh-CN"/>
              </w:rPr>
            </w:pPr>
            <w:ins w:id="1938" w:author="Derrick (ZTE)" w:date="2024-05-13T22:40:00Z">
              <w:r w:rsidRPr="002E4C1F">
                <w:rPr>
                  <w:rFonts w:ascii="Arial" w:hAnsi="Arial"/>
                  <w:sz w:val="18"/>
                  <w:szCs w:val="18"/>
                </w:rPr>
                <w:t>SMTC.2</w:t>
              </w:r>
            </w:ins>
          </w:p>
        </w:tc>
      </w:tr>
      <w:tr w:rsidR="00F81B2F" w:rsidRPr="002E4C1F" w:rsidTr="005500B2">
        <w:trPr>
          <w:trHeight w:val="187"/>
          <w:jc w:val="center"/>
          <w:ins w:id="1939" w:author="Derrick (ZTE)" w:date="2024-05-13T22:40:00Z"/>
        </w:trPr>
        <w:tc>
          <w:tcPr>
            <w:tcW w:w="2083" w:type="dxa"/>
            <w:gridSpan w:val="2"/>
            <w:vMerge/>
            <w:tcBorders>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940"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941" w:author="Derrick (ZTE)" w:date="2024-05-13T22:40:00Z"/>
                <w:rFonts w:ascii="Arial" w:hAnsi="Arial" w:cs="Arial"/>
                <w:sz w:val="18"/>
                <w:szCs w:val="18"/>
              </w:rPr>
            </w:pPr>
            <w:ins w:id="1942" w:author="Derrick (ZTE)" w:date="2024-05-13T22:40:00Z">
              <w:r w:rsidRPr="002E4C1F">
                <w:rPr>
                  <w:rFonts w:ascii="Arial" w:hAnsi="Arial" w:cs="Arial"/>
                  <w:sz w:val="18"/>
                  <w:szCs w:val="18"/>
                </w:rPr>
                <w:t>Config</w:t>
              </w:r>
              <w:r w:rsidRPr="002E4C1F">
                <w:rPr>
                  <w:rFonts w:ascii="Arial" w:hAnsi="Arial"/>
                  <w:sz w:val="18"/>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43" w:author="Derrick (ZTE)" w:date="2024-05-13T22:40:00Z"/>
                <w:rFonts w:ascii="Arial" w:hAnsi="Arial" w:cs="v4.2.0"/>
                <w:sz w:val="18"/>
                <w:szCs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44" w:author="Derrick (ZTE)" w:date="2024-05-13T22:40:00Z"/>
                <w:rFonts w:ascii="Arial" w:hAnsi="Arial"/>
                <w:sz w:val="18"/>
                <w:szCs w:val="18"/>
                <w:lang w:eastAsia="zh-CN"/>
              </w:rPr>
            </w:pPr>
            <w:ins w:id="1945" w:author="Derrick (ZTE)" w:date="2024-05-13T22:40:00Z">
              <w:r w:rsidRPr="002E4C1F">
                <w:rPr>
                  <w:rFonts w:ascii="Arial" w:hAnsi="Arial"/>
                  <w:sz w:val="18"/>
                  <w:szCs w:val="18"/>
                </w:rPr>
                <w:t>SMTC.1</w:t>
              </w:r>
            </w:ins>
          </w:p>
        </w:tc>
      </w:tr>
      <w:tr w:rsidR="00F81B2F" w:rsidRPr="002E4C1F" w:rsidTr="005500B2">
        <w:trPr>
          <w:trHeight w:val="187"/>
          <w:jc w:val="center"/>
          <w:ins w:id="1946" w:author="Derrick (ZTE)" w:date="2024-05-13T22:40:00Z"/>
        </w:trPr>
        <w:tc>
          <w:tcPr>
            <w:tcW w:w="4514" w:type="dxa"/>
            <w:gridSpan w:val="3"/>
            <w:tcBorders>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947" w:author="Derrick (ZTE)" w:date="2024-05-13T22:40:00Z"/>
                <w:rFonts w:ascii="Arial" w:hAnsi="Arial" w:cs="Arial"/>
                <w:sz w:val="18"/>
                <w:szCs w:val="18"/>
              </w:rPr>
            </w:pPr>
            <w:ins w:id="1948" w:author="Derrick (ZTE)" w:date="2024-05-13T22:40:00Z">
              <w:r w:rsidRPr="002E4C1F">
                <w:rPr>
                  <w:rFonts w:ascii="Arial" w:hAnsi="Arial" w:cs="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49" w:author="Derrick (ZTE)" w:date="2024-05-13T22:40:00Z"/>
                <w:rFonts w:ascii="Arial" w:hAnsi="Arial" w:cs="v4.2.0"/>
                <w:sz w:val="18"/>
                <w:szCs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50" w:author="Derrick (ZTE)" w:date="2024-05-13T22:40:00Z"/>
                <w:rFonts w:ascii="Arial" w:hAnsi="Arial"/>
                <w:sz w:val="18"/>
                <w:szCs w:val="18"/>
              </w:rPr>
            </w:pPr>
            <w:ins w:id="1951" w:author="Derrick (ZTE)" w:date="2024-05-13T22:40:00Z">
              <w:r w:rsidRPr="002E4C1F">
                <w:rPr>
                  <w:rFonts w:ascii="Arial" w:hAnsi="Arial"/>
                  <w:snapToGrid w:val="0"/>
                  <w:sz w:val="18"/>
                </w:rPr>
                <w:t>OCNG pattern 1</w:t>
              </w:r>
            </w:ins>
          </w:p>
        </w:tc>
      </w:tr>
      <w:tr w:rsidR="00F81B2F" w:rsidRPr="002E4C1F" w:rsidTr="005500B2">
        <w:trPr>
          <w:trHeight w:val="187"/>
          <w:jc w:val="center"/>
          <w:ins w:id="1952" w:author="Derrick (ZTE)" w:date="2024-05-13T22:40:00Z"/>
        </w:trPr>
        <w:tc>
          <w:tcPr>
            <w:tcW w:w="2083" w:type="dxa"/>
            <w:gridSpan w:val="2"/>
            <w:vMerge w:val="restart"/>
            <w:tcBorders>
              <w:left w:val="single" w:sz="4" w:space="0" w:color="auto"/>
              <w:right w:val="single" w:sz="4" w:space="0" w:color="auto"/>
            </w:tcBorders>
            <w:shd w:val="clear" w:color="auto" w:fill="auto"/>
          </w:tcPr>
          <w:p w:rsidR="00F81B2F" w:rsidRPr="002E4C1F" w:rsidRDefault="00F81B2F" w:rsidP="005500B2">
            <w:pPr>
              <w:keepNext/>
              <w:keepLines/>
              <w:spacing w:after="0"/>
              <w:rPr>
                <w:ins w:id="1953" w:author="Derrick (ZTE)" w:date="2024-05-13T22:40:00Z"/>
                <w:rFonts w:ascii="Arial" w:hAnsi="Arial" w:cs="Arial"/>
                <w:sz w:val="18"/>
              </w:rPr>
            </w:pPr>
            <w:ins w:id="1954" w:author="Derrick (ZTE)" w:date="2024-05-13T22:40:00Z">
              <w:r w:rsidRPr="002E4C1F">
                <w:rPr>
                  <w:rFonts w:ascii="Arial" w:hAnsi="Arial" w:cs="Arial"/>
                  <w:sz w:val="18"/>
                </w:rPr>
                <w:t>PDSCH/PDCCH subcarrier spacing</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955" w:author="Derrick (ZTE)" w:date="2024-05-13T22:40:00Z"/>
                <w:rFonts w:ascii="Arial" w:hAnsi="Arial" w:cs="Arial"/>
                <w:sz w:val="18"/>
                <w:szCs w:val="18"/>
              </w:rPr>
            </w:pPr>
            <w:ins w:id="1956" w:author="Derrick (ZTE)" w:date="2024-05-13T22:40:00Z">
              <w:r w:rsidRPr="002E4C1F">
                <w:rPr>
                  <w:rFonts w:ascii="Arial" w:hAnsi="Arial" w:cs="Arial"/>
                  <w:sz w:val="18"/>
                </w:rPr>
                <w:t>Config</w:t>
              </w:r>
              <w:r w:rsidRPr="002E4C1F">
                <w:rPr>
                  <w:rFonts w:ascii="Arial" w:hAnsi="Arial"/>
                  <w:sz w:val="18"/>
                  <w:szCs w:val="18"/>
                </w:rPr>
                <w:t xml:space="preserve"> </w:t>
              </w:r>
              <w:r w:rsidRPr="002E4C1F">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tcPr>
          <w:p w:rsidR="00F81B2F" w:rsidRPr="002E4C1F" w:rsidRDefault="00F81B2F" w:rsidP="005500B2">
            <w:pPr>
              <w:keepNext/>
              <w:keepLines/>
              <w:spacing w:after="0"/>
              <w:jc w:val="center"/>
              <w:rPr>
                <w:ins w:id="1957" w:author="Derrick (ZTE)" w:date="2024-05-13T22:40:00Z"/>
                <w:rFonts w:ascii="Arial" w:hAnsi="Arial" w:cs="v4.2.0"/>
                <w:sz w:val="18"/>
                <w:szCs w:val="18"/>
                <w:lang w:val="en-US" w:eastAsia="zh-CN"/>
              </w:rPr>
            </w:pPr>
            <w:ins w:id="1958" w:author="Derrick (ZTE)" w:date="2024-05-13T22:40:00Z">
              <w:r w:rsidRPr="002E4C1F">
                <w:rPr>
                  <w:rFonts w:ascii="Arial" w:hAnsi="Arial" w:cs="v4.2.0" w:hint="eastAsia"/>
                  <w:sz w:val="18"/>
                  <w:szCs w:val="18"/>
                  <w:lang w:val="en-US" w:eastAsia="zh-CN"/>
                </w:rPr>
                <w:t>kHz</w:t>
              </w:r>
            </w:ins>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59" w:author="Derrick (ZTE)" w:date="2024-05-13T22:40:00Z"/>
                <w:rFonts w:ascii="Arial" w:hAnsi="Arial"/>
                <w:sz w:val="18"/>
                <w:szCs w:val="18"/>
                <w:lang w:val="en-US" w:eastAsia="zh-CN"/>
              </w:rPr>
            </w:pPr>
            <w:ins w:id="1960" w:author="Derrick (ZTE)" w:date="2024-05-13T22:40:00Z">
              <w:r w:rsidRPr="002E4C1F">
                <w:rPr>
                  <w:rFonts w:ascii="Arial" w:hAnsi="Arial" w:hint="eastAsia"/>
                  <w:sz w:val="18"/>
                  <w:szCs w:val="18"/>
                  <w:lang w:val="en-US" w:eastAsia="zh-CN"/>
                </w:rPr>
                <w:t>15 kHz</w:t>
              </w:r>
            </w:ins>
          </w:p>
        </w:tc>
      </w:tr>
      <w:tr w:rsidR="00F81B2F" w:rsidRPr="002E4C1F" w:rsidTr="005500B2">
        <w:trPr>
          <w:trHeight w:val="187"/>
          <w:jc w:val="center"/>
          <w:ins w:id="1961" w:author="Derrick (ZTE)" w:date="2024-05-13T22:40:00Z"/>
        </w:trPr>
        <w:tc>
          <w:tcPr>
            <w:tcW w:w="2083" w:type="dxa"/>
            <w:gridSpan w:val="2"/>
            <w:vMerge/>
            <w:tcBorders>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rPr>
                <w:ins w:id="1962" w:author="Derrick (ZTE)" w:date="2024-05-13T22:40:00Z"/>
                <w:rFonts w:ascii="Arial" w:hAnsi="Arial" w:cs="Arial"/>
                <w:sz w:val="18"/>
              </w:rPr>
            </w:pPr>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963" w:author="Derrick (ZTE)" w:date="2024-05-13T22:40:00Z"/>
                <w:rFonts w:ascii="Arial" w:hAnsi="Arial" w:cs="Arial"/>
                <w:sz w:val="18"/>
                <w:szCs w:val="18"/>
                <w:lang w:val="en-US" w:eastAsia="zh-CN"/>
              </w:rPr>
            </w:pPr>
            <w:ins w:id="1964" w:author="Derrick (ZTE)" w:date="2024-05-13T22:40:00Z">
              <w:r w:rsidRPr="002E4C1F">
                <w:rPr>
                  <w:rFonts w:ascii="Arial" w:hAnsi="Arial" w:cs="Arial"/>
                  <w:sz w:val="18"/>
                </w:rPr>
                <w:t>Config</w:t>
              </w:r>
              <w:r w:rsidRPr="002E4C1F">
                <w:rPr>
                  <w:rFonts w:ascii="Arial" w:hAnsi="Arial"/>
                  <w:sz w:val="18"/>
                  <w:szCs w:val="18"/>
                </w:rPr>
                <w:t xml:space="preserve"> </w:t>
              </w:r>
              <w:r w:rsidRPr="002E4C1F">
                <w:rPr>
                  <w:rFonts w:ascii="Arial" w:hAnsi="Arial" w:hint="eastAsia"/>
                  <w:sz w:val="18"/>
                  <w:szCs w:val="18"/>
                  <w:lang w:val="en-US" w:eastAsia="zh-CN"/>
                </w:rPr>
                <w:t>3</w:t>
              </w:r>
            </w:ins>
          </w:p>
        </w:tc>
        <w:tc>
          <w:tcPr>
            <w:tcW w:w="1134" w:type="dxa"/>
            <w:vMerge/>
            <w:tcBorders>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65" w:author="Derrick (ZTE)" w:date="2024-05-13T22:40:00Z"/>
                <w:rFonts w:ascii="Arial" w:hAnsi="Arial" w:cs="v4.2.0"/>
                <w:sz w:val="18"/>
                <w:szCs w:val="18"/>
              </w:rPr>
            </w:pPr>
          </w:p>
        </w:tc>
        <w:tc>
          <w:tcPr>
            <w:tcW w:w="3947" w:type="dxa"/>
            <w:gridSpan w:val="5"/>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1966" w:author="Derrick (ZTE)" w:date="2024-05-13T22:40:00Z"/>
                <w:rFonts w:ascii="Arial" w:hAnsi="Arial"/>
                <w:sz w:val="18"/>
                <w:szCs w:val="18"/>
                <w:lang w:val="en-US" w:eastAsia="zh-CN"/>
              </w:rPr>
            </w:pPr>
            <w:ins w:id="1967" w:author="Derrick (ZTE)" w:date="2024-05-13T22:40:00Z">
              <w:r w:rsidRPr="002E4C1F">
                <w:rPr>
                  <w:rFonts w:ascii="Arial" w:hAnsi="Arial" w:hint="eastAsia"/>
                  <w:sz w:val="18"/>
                  <w:szCs w:val="18"/>
                  <w:lang w:val="en-US" w:eastAsia="zh-CN"/>
                </w:rPr>
                <w:t>30 kHz</w:t>
              </w:r>
            </w:ins>
          </w:p>
        </w:tc>
      </w:tr>
      <w:tr w:rsidR="00F81B2F" w:rsidRPr="002E4C1F" w:rsidTr="005500B2">
        <w:trPr>
          <w:trHeight w:val="187"/>
          <w:jc w:val="center"/>
          <w:ins w:id="1968"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969" w:author="Derrick (ZTE)" w:date="2024-05-13T22:40:00Z"/>
                <w:rFonts w:ascii="Arial" w:hAnsi="Arial"/>
                <w:sz w:val="16"/>
                <w:szCs w:val="16"/>
              </w:rPr>
            </w:pPr>
            <w:ins w:id="1970" w:author="Derrick (ZTE)" w:date="2024-05-13T22:40:00Z">
              <w:r w:rsidRPr="002E4C1F">
                <w:rPr>
                  <w:rFonts w:ascii="Arial" w:hAnsi="Arial"/>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71" w:author="Derrick (ZTE)" w:date="2024-05-13T22:40:00Z"/>
                <w:rFonts w:ascii="Arial" w:hAnsi="Arial"/>
                <w:sz w:val="18"/>
              </w:rPr>
            </w:pPr>
            <w:ins w:id="1972" w:author="Derrick (ZTE)" w:date="2024-05-13T22:40:00Z">
              <w:r w:rsidRPr="002E4C1F">
                <w:rPr>
                  <w:rFonts w:ascii="Arial" w:hAnsi="Arial"/>
                  <w:sz w:val="18"/>
                  <w:lang w:eastAsia="ja-JP"/>
                </w:rPr>
                <w:t>dB</w:t>
              </w:r>
            </w:ins>
          </w:p>
        </w:tc>
        <w:tc>
          <w:tcPr>
            <w:tcW w:w="991"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73" w:author="Derrick (ZTE)" w:date="2024-05-13T22:40:00Z"/>
                <w:rFonts w:ascii="Arial" w:hAnsi="Arial"/>
                <w:sz w:val="18"/>
              </w:rPr>
            </w:pPr>
            <w:ins w:id="1974" w:author="Derrick (ZTE)" w:date="2024-05-13T22:40:00Z">
              <w:r w:rsidRPr="002E4C1F">
                <w:rPr>
                  <w:rFonts w:ascii="Arial" w:hAnsi="Arial"/>
                  <w:sz w:val="18"/>
                  <w:lang w:eastAsia="ja-JP"/>
                </w:rPr>
                <w:t>0</w:t>
              </w:r>
            </w:ins>
          </w:p>
        </w:tc>
        <w:tc>
          <w:tcPr>
            <w:tcW w:w="865"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75" w:author="Derrick (ZTE)" w:date="2024-05-13T22:40:00Z"/>
                <w:rFonts w:ascii="Arial" w:hAnsi="Arial"/>
                <w:sz w:val="18"/>
              </w:rPr>
            </w:pPr>
            <w:ins w:id="1976" w:author="Derrick (ZTE)" w:date="2024-05-13T22:40:00Z">
              <w:r w:rsidRPr="002E4C1F">
                <w:rPr>
                  <w:rFonts w:ascii="Arial" w:hAnsi="Arial"/>
                  <w:sz w:val="18"/>
                  <w:lang w:eastAsia="ja-JP"/>
                </w:rPr>
                <w:t>0</w:t>
              </w:r>
            </w:ins>
          </w:p>
        </w:tc>
        <w:tc>
          <w:tcPr>
            <w:tcW w:w="937" w:type="dxa"/>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77" w:author="Derrick (ZTE)" w:date="2024-05-13T22:40:00Z"/>
                <w:rFonts w:ascii="Arial" w:hAnsi="Arial"/>
                <w:sz w:val="18"/>
              </w:rPr>
            </w:pPr>
            <w:ins w:id="1978" w:author="Derrick (ZTE)" w:date="2024-05-13T22:40:00Z">
              <w:r w:rsidRPr="002E4C1F">
                <w:rPr>
                  <w:rFonts w:ascii="Arial" w:hAnsi="Arial"/>
                  <w:sz w:val="18"/>
                  <w:lang w:eastAsia="ja-JP"/>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79" w:author="Derrick (ZTE)" w:date="2024-05-13T22:40:00Z"/>
                <w:rFonts w:ascii="Arial" w:hAnsi="Arial"/>
                <w:sz w:val="18"/>
              </w:rPr>
            </w:pPr>
            <w:ins w:id="1980" w:author="Derrick (ZTE)" w:date="2024-05-13T22:40:00Z">
              <w:r w:rsidRPr="002E4C1F">
                <w:rPr>
                  <w:rFonts w:ascii="Arial" w:hAnsi="Arial"/>
                  <w:sz w:val="18"/>
                  <w:lang w:eastAsia="ja-JP"/>
                </w:rPr>
                <w:t>0</w:t>
              </w:r>
            </w:ins>
          </w:p>
        </w:tc>
      </w:tr>
      <w:tr w:rsidR="00F81B2F" w:rsidRPr="002E4C1F" w:rsidTr="005500B2">
        <w:trPr>
          <w:trHeight w:val="187"/>
          <w:jc w:val="center"/>
          <w:ins w:id="1981"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982" w:author="Derrick (ZTE)" w:date="2024-05-13T22:40:00Z"/>
                <w:rFonts w:ascii="Arial" w:hAnsi="Arial"/>
                <w:sz w:val="16"/>
                <w:szCs w:val="16"/>
              </w:rPr>
            </w:pPr>
            <w:ins w:id="1983" w:author="Derrick (ZTE)" w:date="2024-05-13T22:40:00Z">
              <w:r w:rsidRPr="002E4C1F">
                <w:rPr>
                  <w:rFonts w:ascii="Arial" w:hAnsi="Arial"/>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84" w:author="Derrick (ZTE)" w:date="2024-05-13T22:40:00Z"/>
                <w:rFonts w:ascii="Arial" w:hAnsi="Arial"/>
                <w:sz w:val="18"/>
              </w:rPr>
            </w:pPr>
          </w:p>
        </w:tc>
        <w:tc>
          <w:tcPr>
            <w:tcW w:w="991"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85" w:author="Derrick (ZTE)" w:date="2024-05-13T22:40:00Z"/>
                <w:rFonts w:ascii="Arial" w:hAnsi="Arial"/>
                <w:sz w:val="18"/>
              </w:rPr>
            </w:pPr>
          </w:p>
        </w:tc>
        <w:tc>
          <w:tcPr>
            <w:tcW w:w="865"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86" w:author="Derrick (ZTE)" w:date="2024-05-13T22:40:00Z"/>
                <w:rFonts w:ascii="Arial" w:hAnsi="Arial"/>
                <w:sz w:val="18"/>
              </w:rPr>
            </w:pPr>
          </w:p>
        </w:tc>
        <w:tc>
          <w:tcPr>
            <w:tcW w:w="937"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87" w:author="Derrick (ZTE)" w:date="2024-05-13T22:40: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88" w:author="Derrick (ZTE)" w:date="2024-05-13T22:40:00Z"/>
                <w:rFonts w:ascii="Arial" w:hAnsi="Arial"/>
                <w:sz w:val="18"/>
              </w:rPr>
            </w:pPr>
          </w:p>
        </w:tc>
      </w:tr>
      <w:tr w:rsidR="00F81B2F" w:rsidRPr="002E4C1F" w:rsidTr="005500B2">
        <w:trPr>
          <w:trHeight w:val="187"/>
          <w:jc w:val="center"/>
          <w:ins w:id="1989"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990" w:author="Derrick (ZTE)" w:date="2024-05-13T22:40:00Z"/>
                <w:rFonts w:ascii="Arial" w:hAnsi="Arial"/>
                <w:sz w:val="16"/>
                <w:szCs w:val="16"/>
              </w:rPr>
            </w:pPr>
            <w:ins w:id="1991" w:author="Derrick (ZTE)" w:date="2024-05-13T22:40:00Z">
              <w:r w:rsidRPr="002E4C1F">
                <w:rPr>
                  <w:rFonts w:ascii="Arial" w:hAnsi="Arial"/>
                  <w:sz w:val="16"/>
                  <w:szCs w:val="16"/>
                  <w:lang w:eastAsia="ja-JP"/>
                </w:rPr>
                <w:lastRenderedPageBreak/>
                <w:t>EPRE ratio of PBCH to PBCH DMRS</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92" w:author="Derrick (ZTE)" w:date="2024-05-13T22:40:00Z"/>
                <w:rFonts w:ascii="Arial" w:hAnsi="Arial"/>
                <w:sz w:val="18"/>
              </w:rPr>
            </w:pPr>
          </w:p>
        </w:tc>
        <w:tc>
          <w:tcPr>
            <w:tcW w:w="991"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93" w:author="Derrick (ZTE)" w:date="2024-05-13T22:40:00Z"/>
                <w:rFonts w:ascii="Arial" w:hAnsi="Arial"/>
                <w:sz w:val="18"/>
              </w:rPr>
            </w:pPr>
          </w:p>
        </w:tc>
        <w:tc>
          <w:tcPr>
            <w:tcW w:w="865"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94" w:author="Derrick (ZTE)" w:date="2024-05-13T22:40:00Z"/>
                <w:rFonts w:ascii="Arial" w:hAnsi="Arial"/>
                <w:sz w:val="18"/>
              </w:rPr>
            </w:pPr>
          </w:p>
        </w:tc>
        <w:tc>
          <w:tcPr>
            <w:tcW w:w="937"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95" w:author="Derrick (ZTE)" w:date="2024-05-13T22:40: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1996" w:author="Derrick (ZTE)" w:date="2024-05-13T22:40:00Z"/>
                <w:rFonts w:ascii="Arial" w:hAnsi="Arial"/>
                <w:sz w:val="18"/>
              </w:rPr>
            </w:pPr>
          </w:p>
        </w:tc>
      </w:tr>
      <w:tr w:rsidR="00F81B2F" w:rsidRPr="002E4C1F" w:rsidTr="005500B2">
        <w:trPr>
          <w:trHeight w:val="187"/>
          <w:jc w:val="center"/>
          <w:ins w:id="1997"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1998" w:author="Derrick (ZTE)" w:date="2024-05-13T22:40:00Z"/>
                <w:rFonts w:ascii="Arial" w:hAnsi="Arial"/>
                <w:sz w:val="16"/>
                <w:szCs w:val="16"/>
              </w:rPr>
            </w:pPr>
            <w:ins w:id="1999" w:author="Derrick (ZTE)" w:date="2024-05-13T22:40:00Z">
              <w:r w:rsidRPr="002E4C1F">
                <w:rPr>
                  <w:rFonts w:ascii="Arial" w:hAnsi="Arial"/>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00" w:author="Derrick (ZTE)" w:date="2024-05-13T22:40:00Z"/>
                <w:rFonts w:ascii="Arial" w:hAnsi="Arial"/>
                <w:sz w:val="18"/>
              </w:rPr>
            </w:pPr>
          </w:p>
        </w:tc>
        <w:tc>
          <w:tcPr>
            <w:tcW w:w="991"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01" w:author="Derrick (ZTE)" w:date="2024-05-13T22:40:00Z"/>
                <w:rFonts w:ascii="Arial" w:hAnsi="Arial"/>
                <w:sz w:val="18"/>
              </w:rPr>
            </w:pPr>
          </w:p>
        </w:tc>
        <w:tc>
          <w:tcPr>
            <w:tcW w:w="865"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02" w:author="Derrick (ZTE)" w:date="2024-05-13T22:40:00Z"/>
                <w:rFonts w:ascii="Arial" w:hAnsi="Arial"/>
                <w:sz w:val="18"/>
              </w:rPr>
            </w:pPr>
          </w:p>
        </w:tc>
        <w:tc>
          <w:tcPr>
            <w:tcW w:w="937"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03" w:author="Derrick (ZTE)" w:date="2024-05-13T22:40: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04" w:author="Derrick (ZTE)" w:date="2024-05-13T22:40:00Z"/>
                <w:rFonts w:ascii="Arial" w:hAnsi="Arial"/>
                <w:sz w:val="18"/>
              </w:rPr>
            </w:pPr>
          </w:p>
        </w:tc>
      </w:tr>
      <w:tr w:rsidR="00F81B2F" w:rsidRPr="002E4C1F" w:rsidTr="005500B2">
        <w:trPr>
          <w:trHeight w:val="187"/>
          <w:jc w:val="center"/>
          <w:ins w:id="2005"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006" w:author="Derrick (ZTE)" w:date="2024-05-13T22:40:00Z"/>
                <w:rFonts w:ascii="Arial" w:hAnsi="Arial"/>
                <w:sz w:val="16"/>
                <w:szCs w:val="16"/>
              </w:rPr>
            </w:pPr>
            <w:ins w:id="2007" w:author="Derrick (ZTE)" w:date="2024-05-13T22:40:00Z">
              <w:r w:rsidRPr="002E4C1F">
                <w:rPr>
                  <w:rFonts w:ascii="Arial" w:hAnsi="Arial"/>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08" w:author="Derrick (ZTE)" w:date="2024-05-13T22:40:00Z"/>
                <w:rFonts w:ascii="Arial" w:hAnsi="Arial"/>
                <w:sz w:val="18"/>
              </w:rPr>
            </w:pPr>
          </w:p>
        </w:tc>
        <w:tc>
          <w:tcPr>
            <w:tcW w:w="991"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09" w:author="Derrick (ZTE)" w:date="2024-05-13T22:40:00Z"/>
                <w:rFonts w:ascii="Arial" w:hAnsi="Arial"/>
                <w:sz w:val="18"/>
              </w:rPr>
            </w:pPr>
          </w:p>
        </w:tc>
        <w:tc>
          <w:tcPr>
            <w:tcW w:w="865"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10" w:author="Derrick (ZTE)" w:date="2024-05-13T22:40:00Z"/>
                <w:rFonts w:ascii="Arial" w:hAnsi="Arial"/>
                <w:sz w:val="18"/>
              </w:rPr>
            </w:pPr>
          </w:p>
        </w:tc>
        <w:tc>
          <w:tcPr>
            <w:tcW w:w="937"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11" w:author="Derrick (ZTE)" w:date="2024-05-13T22:40: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12" w:author="Derrick (ZTE)" w:date="2024-05-13T22:40:00Z"/>
                <w:rFonts w:ascii="Arial" w:hAnsi="Arial"/>
                <w:sz w:val="18"/>
              </w:rPr>
            </w:pPr>
          </w:p>
        </w:tc>
      </w:tr>
      <w:tr w:rsidR="00F81B2F" w:rsidRPr="002E4C1F" w:rsidTr="005500B2">
        <w:trPr>
          <w:trHeight w:val="187"/>
          <w:jc w:val="center"/>
          <w:ins w:id="2013"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014" w:author="Derrick (ZTE)" w:date="2024-05-13T22:40:00Z"/>
                <w:rFonts w:ascii="Arial" w:hAnsi="Arial"/>
                <w:sz w:val="16"/>
                <w:szCs w:val="16"/>
              </w:rPr>
            </w:pPr>
            <w:ins w:id="2015" w:author="Derrick (ZTE)" w:date="2024-05-13T22:40:00Z">
              <w:r w:rsidRPr="002E4C1F">
                <w:rPr>
                  <w:rFonts w:ascii="Arial" w:hAnsi="Arial"/>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16" w:author="Derrick (ZTE)" w:date="2024-05-13T22:40:00Z"/>
                <w:rFonts w:ascii="Arial" w:hAnsi="Arial"/>
                <w:sz w:val="18"/>
              </w:rPr>
            </w:pPr>
          </w:p>
        </w:tc>
        <w:tc>
          <w:tcPr>
            <w:tcW w:w="991"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17" w:author="Derrick (ZTE)" w:date="2024-05-13T22:40:00Z"/>
                <w:rFonts w:ascii="Arial" w:hAnsi="Arial"/>
                <w:sz w:val="18"/>
              </w:rPr>
            </w:pPr>
          </w:p>
        </w:tc>
        <w:tc>
          <w:tcPr>
            <w:tcW w:w="865"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18" w:author="Derrick (ZTE)" w:date="2024-05-13T22:40:00Z"/>
                <w:rFonts w:ascii="Arial" w:hAnsi="Arial"/>
                <w:sz w:val="18"/>
              </w:rPr>
            </w:pPr>
          </w:p>
        </w:tc>
        <w:tc>
          <w:tcPr>
            <w:tcW w:w="937"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19" w:author="Derrick (ZTE)" w:date="2024-05-13T22:40: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20" w:author="Derrick (ZTE)" w:date="2024-05-13T22:40:00Z"/>
                <w:rFonts w:ascii="Arial" w:hAnsi="Arial"/>
                <w:sz w:val="18"/>
              </w:rPr>
            </w:pPr>
          </w:p>
        </w:tc>
      </w:tr>
      <w:tr w:rsidR="00F81B2F" w:rsidRPr="002E4C1F" w:rsidTr="005500B2">
        <w:trPr>
          <w:trHeight w:val="187"/>
          <w:jc w:val="center"/>
          <w:ins w:id="2021"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022" w:author="Derrick (ZTE)" w:date="2024-05-13T22:40:00Z"/>
                <w:rFonts w:ascii="Arial" w:hAnsi="Arial"/>
                <w:sz w:val="16"/>
                <w:szCs w:val="16"/>
              </w:rPr>
            </w:pPr>
            <w:ins w:id="2023" w:author="Derrick (ZTE)" w:date="2024-05-13T22:40:00Z">
              <w:r w:rsidRPr="002E4C1F">
                <w:rPr>
                  <w:rFonts w:ascii="Arial" w:hAnsi="Arial"/>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24" w:author="Derrick (ZTE)" w:date="2024-05-13T22:40:00Z"/>
                <w:rFonts w:ascii="Arial" w:hAnsi="Arial"/>
                <w:sz w:val="18"/>
              </w:rPr>
            </w:pPr>
          </w:p>
        </w:tc>
        <w:tc>
          <w:tcPr>
            <w:tcW w:w="991"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25" w:author="Derrick (ZTE)" w:date="2024-05-13T22:40:00Z"/>
                <w:rFonts w:ascii="Arial" w:hAnsi="Arial"/>
                <w:sz w:val="18"/>
              </w:rPr>
            </w:pPr>
          </w:p>
        </w:tc>
        <w:tc>
          <w:tcPr>
            <w:tcW w:w="865"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26" w:author="Derrick (ZTE)" w:date="2024-05-13T22:40:00Z"/>
                <w:rFonts w:ascii="Arial" w:hAnsi="Arial"/>
                <w:sz w:val="18"/>
              </w:rPr>
            </w:pPr>
          </w:p>
        </w:tc>
        <w:tc>
          <w:tcPr>
            <w:tcW w:w="937"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27" w:author="Derrick (ZTE)" w:date="2024-05-13T22:40: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28" w:author="Derrick (ZTE)" w:date="2024-05-13T22:40:00Z"/>
                <w:rFonts w:ascii="Arial" w:hAnsi="Arial"/>
                <w:sz w:val="18"/>
              </w:rPr>
            </w:pPr>
          </w:p>
        </w:tc>
      </w:tr>
      <w:tr w:rsidR="00F81B2F" w:rsidRPr="002E4C1F" w:rsidTr="005500B2">
        <w:trPr>
          <w:trHeight w:val="187"/>
          <w:jc w:val="center"/>
          <w:ins w:id="2029"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030" w:author="Derrick (ZTE)" w:date="2024-05-13T22:40:00Z"/>
                <w:rFonts w:ascii="Arial" w:hAnsi="Arial"/>
                <w:sz w:val="16"/>
                <w:szCs w:val="16"/>
              </w:rPr>
            </w:pPr>
            <w:ins w:id="2031" w:author="Derrick (ZTE)" w:date="2024-05-13T22:40:00Z">
              <w:r w:rsidRPr="002E4C1F">
                <w:rPr>
                  <w:rFonts w:ascii="Arial" w:hAnsi="Arial"/>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32" w:author="Derrick (ZTE)" w:date="2024-05-13T22:40:00Z"/>
                <w:rFonts w:ascii="Arial" w:hAnsi="Arial"/>
                <w:sz w:val="18"/>
              </w:rPr>
            </w:pPr>
          </w:p>
        </w:tc>
        <w:tc>
          <w:tcPr>
            <w:tcW w:w="991"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33" w:author="Derrick (ZTE)" w:date="2024-05-13T22:40:00Z"/>
                <w:rFonts w:ascii="Arial" w:hAnsi="Arial"/>
                <w:sz w:val="18"/>
              </w:rPr>
            </w:pPr>
          </w:p>
        </w:tc>
        <w:tc>
          <w:tcPr>
            <w:tcW w:w="865"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34" w:author="Derrick (ZTE)" w:date="2024-05-13T22:40:00Z"/>
                <w:rFonts w:ascii="Arial" w:hAnsi="Arial"/>
                <w:sz w:val="18"/>
              </w:rPr>
            </w:pPr>
          </w:p>
        </w:tc>
        <w:tc>
          <w:tcPr>
            <w:tcW w:w="937" w:type="dxa"/>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35" w:author="Derrick (ZTE)" w:date="2024-05-13T22:40: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rsidR="00F81B2F" w:rsidRPr="002E4C1F" w:rsidRDefault="00F81B2F" w:rsidP="005500B2">
            <w:pPr>
              <w:keepNext/>
              <w:keepLines/>
              <w:spacing w:after="0"/>
              <w:jc w:val="center"/>
              <w:rPr>
                <w:ins w:id="2036" w:author="Derrick (ZTE)" w:date="2024-05-13T22:40:00Z"/>
                <w:rFonts w:ascii="Arial" w:hAnsi="Arial"/>
                <w:sz w:val="18"/>
              </w:rPr>
            </w:pPr>
          </w:p>
        </w:tc>
      </w:tr>
      <w:tr w:rsidR="00F81B2F" w:rsidRPr="002E4C1F" w:rsidTr="005500B2">
        <w:trPr>
          <w:trHeight w:val="187"/>
          <w:jc w:val="center"/>
          <w:ins w:id="2037" w:author="Derrick (ZTE)" w:date="2024-05-13T22:40:00Z"/>
        </w:trPr>
        <w:tc>
          <w:tcPr>
            <w:tcW w:w="4514" w:type="dxa"/>
            <w:gridSpan w:val="3"/>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038" w:author="Derrick (ZTE)" w:date="2024-05-13T22:40:00Z"/>
                <w:rFonts w:ascii="Arial" w:hAnsi="Arial"/>
                <w:sz w:val="16"/>
                <w:szCs w:val="16"/>
              </w:rPr>
            </w:pPr>
            <w:ins w:id="2039" w:author="Derrick (ZTE)" w:date="2024-05-13T22:40:00Z">
              <w:r w:rsidRPr="002E4C1F">
                <w:rPr>
                  <w:rFonts w:ascii="Arial" w:hAnsi="Arial"/>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2040" w:author="Derrick (ZTE)" w:date="2024-05-13T22:40:00Z"/>
                <w:rFonts w:ascii="Arial" w:hAnsi="Arial"/>
                <w:sz w:val="18"/>
              </w:rPr>
            </w:pPr>
          </w:p>
        </w:tc>
        <w:tc>
          <w:tcPr>
            <w:tcW w:w="991"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2041" w:author="Derrick (ZTE)" w:date="2024-05-13T22:40:00Z"/>
                <w:rFonts w:ascii="Arial" w:hAnsi="Arial"/>
                <w:sz w:val="18"/>
              </w:rPr>
            </w:pPr>
          </w:p>
        </w:tc>
        <w:tc>
          <w:tcPr>
            <w:tcW w:w="865"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2042" w:author="Derrick (ZTE)" w:date="2024-05-13T22:40:00Z"/>
                <w:rFonts w:ascii="Arial" w:hAnsi="Arial"/>
                <w:sz w:val="18"/>
              </w:rPr>
            </w:pPr>
          </w:p>
        </w:tc>
        <w:tc>
          <w:tcPr>
            <w:tcW w:w="937" w:type="dxa"/>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2043" w:author="Derrick (ZTE)" w:date="2024-05-13T22:40:00Z"/>
                <w:rFonts w:ascii="Arial"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rsidR="00F81B2F" w:rsidRPr="002E4C1F" w:rsidRDefault="00F81B2F" w:rsidP="005500B2">
            <w:pPr>
              <w:keepNext/>
              <w:keepLines/>
              <w:spacing w:after="0"/>
              <w:jc w:val="center"/>
              <w:rPr>
                <w:ins w:id="2044" w:author="Derrick (ZTE)" w:date="2024-05-13T22:40:00Z"/>
                <w:rFonts w:ascii="Arial" w:hAnsi="Arial"/>
                <w:sz w:val="18"/>
              </w:rPr>
            </w:pPr>
          </w:p>
        </w:tc>
      </w:tr>
      <w:tr w:rsidR="00F81B2F" w:rsidRPr="002E4C1F" w:rsidTr="005500B2">
        <w:trPr>
          <w:trHeight w:val="454"/>
          <w:jc w:val="center"/>
          <w:ins w:id="2045" w:author="Derrick (ZTE)" w:date="2024-05-13T22:40:00Z"/>
        </w:trPr>
        <w:tc>
          <w:tcPr>
            <w:tcW w:w="970" w:type="dxa"/>
            <w:vMerge w:val="restart"/>
            <w:tcBorders>
              <w:top w:val="single" w:sz="4" w:space="0" w:color="auto"/>
              <w:left w:val="single" w:sz="4" w:space="0" w:color="auto"/>
              <w:right w:val="single" w:sz="4" w:space="0" w:color="auto"/>
            </w:tcBorders>
          </w:tcPr>
          <w:p w:rsidR="00F81B2F" w:rsidRPr="002E4C1F" w:rsidRDefault="00F81B2F" w:rsidP="005500B2">
            <w:pPr>
              <w:keepNext/>
              <w:keepLines/>
              <w:spacing w:after="0"/>
              <w:rPr>
                <w:ins w:id="2046" w:author="Derrick (ZTE)" w:date="2024-05-13T22:40:00Z"/>
                <w:rFonts w:ascii="Arial" w:hAnsi="Arial"/>
                <w:sz w:val="16"/>
                <w:szCs w:val="16"/>
                <w:lang w:eastAsia="ja-JP"/>
              </w:rPr>
            </w:pPr>
            <w:ins w:id="2047" w:author="Derrick (ZTE)" w:date="2024-05-13T22:40:00Z">
              <w:r w:rsidRPr="002E4C1F">
                <w:rPr>
                  <w:rFonts w:ascii="Arial" w:eastAsia="Calibri" w:hAnsi="Arial" w:cs="Arial"/>
                  <w:position w:val="-12"/>
                  <w:sz w:val="18"/>
                  <w:szCs w:val="22"/>
                </w:rPr>
                <w:object w:dxaOrig="435" w:dyaOrig="285">
                  <v:shape id="_x0000_i1033" type="#_x0000_t75" style="width:20.55pt;height:15.45pt" o:ole="">
                    <v:imagedata r:id="rId13" o:title=""/>
                  </v:shape>
                  <o:OLEObject Type="Embed" ProgID="Equation.3" ShapeID="_x0000_i1033" DrawAspect="Content" ObjectID="_1777149081" r:id="rId26"/>
                </w:object>
              </w:r>
            </w:ins>
            <w:ins w:id="2048" w:author="Derrick (ZTE)" w:date="2024-05-13T22:40:00Z">
              <w:r w:rsidRPr="002E4C1F">
                <w:rPr>
                  <w:rFonts w:ascii="Arial" w:hAnsi="Arial" w:cs="Arial"/>
                  <w:sz w:val="18"/>
                  <w:vertAlign w:val="superscript"/>
                </w:rPr>
                <w:t>Note2</w:t>
              </w:r>
            </w:ins>
          </w:p>
        </w:tc>
        <w:tc>
          <w:tcPr>
            <w:tcW w:w="1113" w:type="dxa"/>
            <w:tcBorders>
              <w:top w:val="single" w:sz="4" w:space="0" w:color="auto"/>
              <w:left w:val="single" w:sz="4" w:space="0" w:color="auto"/>
              <w:right w:val="single" w:sz="4" w:space="0" w:color="auto"/>
            </w:tcBorders>
          </w:tcPr>
          <w:p w:rsidR="00F81B2F" w:rsidRPr="002E4C1F" w:rsidRDefault="00F81B2F" w:rsidP="005500B2">
            <w:pPr>
              <w:keepNext/>
              <w:keepLines/>
              <w:spacing w:after="0"/>
              <w:rPr>
                <w:ins w:id="2049" w:author="Derrick (ZTE)" w:date="2024-05-13T22:40:00Z"/>
                <w:rFonts w:ascii="Arial" w:hAnsi="Arial"/>
                <w:sz w:val="16"/>
                <w:szCs w:val="16"/>
                <w:lang w:eastAsia="ja-JP"/>
              </w:rPr>
            </w:pPr>
            <w:ins w:id="2050" w:author="Derrick (ZTE)" w:date="2024-05-13T22:40:00Z">
              <w:r w:rsidRPr="002E4C1F">
                <w:rPr>
                  <w:rFonts w:ascii="Arial" w:hAnsi="Arial" w:cs="Arial"/>
                  <w:sz w:val="18"/>
                </w:rPr>
                <w:t>Config</w:t>
              </w:r>
              <w:r w:rsidRPr="002E4C1F">
                <w:rPr>
                  <w:rFonts w:ascii="Arial" w:hAnsi="Arial"/>
                  <w:sz w:val="18"/>
                  <w:szCs w:val="18"/>
                </w:rPr>
                <w:t xml:space="preserve"> </w:t>
              </w:r>
              <w:r w:rsidRPr="002E4C1F">
                <w:rPr>
                  <w:rFonts w:ascii="Arial" w:hAnsi="Arial" w:cs="Arial"/>
                  <w:sz w:val="18"/>
                </w:rPr>
                <w:t>1,2</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051" w:author="Derrick (ZTE)" w:date="2024-05-13T22:40:00Z"/>
                <w:rFonts w:ascii="Arial" w:hAnsi="Arial"/>
                <w:sz w:val="16"/>
                <w:szCs w:val="16"/>
                <w:lang w:eastAsia="ja-JP"/>
              </w:rPr>
            </w:pPr>
          </w:p>
        </w:tc>
        <w:tc>
          <w:tcPr>
            <w:tcW w:w="1134" w:type="dxa"/>
            <w:vMerge w:val="restart"/>
            <w:tcBorders>
              <w:top w:val="nil"/>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052" w:author="Derrick (ZTE)" w:date="2024-05-13T22:40:00Z"/>
                <w:rFonts w:ascii="Arial" w:hAnsi="Arial"/>
                <w:sz w:val="18"/>
              </w:rPr>
            </w:pPr>
            <w:ins w:id="2053" w:author="Derrick (ZTE)" w:date="2024-05-13T22:40:00Z">
              <w:r w:rsidRPr="002E4C1F">
                <w:rPr>
                  <w:rFonts w:ascii="Arial" w:hAnsi="Arial"/>
                  <w:sz w:val="18"/>
                </w:rPr>
                <w:t>dBm/15KhZ</w:t>
              </w:r>
            </w:ins>
          </w:p>
        </w:tc>
        <w:tc>
          <w:tcPr>
            <w:tcW w:w="1856" w:type="dxa"/>
            <w:gridSpan w:val="2"/>
            <w:tcBorders>
              <w:top w:val="nil"/>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054" w:author="Derrick (ZTE)" w:date="2024-05-13T22:40:00Z"/>
                <w:rFonts w:ascii="Arial" w:hAnsi="Arial"/>
                <w:sz w:val="18"/>
              </w:rPr>
            </w:pPr>
            <w:ins w:id="2055" w:author="Derrick (ZTE)" w:date="2024-05-13T22:40:00Z">
              <w:r>
                <w:rPr>
                  <w:rFonts w:ascii="Arial" w:hAnsi="Arial" w:hint="eastAsia"/>
                  <w:sz w:val="18"/>
                  <w:lang w:eastAsia="zh-CN"/>
                </w:rPr>
                <w:t>-98</w:t>
              </w:r>
            </w:ins>
          </w:p>
        </w:tc>
        <w:tc>
          <w:tcPr>
            <w:tcW w:w="2091" w:type="dxa"/>
            <w:gridSpan w:val="3"/>
            <w:tcBorders>
              <w:top w:val="nil"/>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056" w:author="Derrick (ZTE)" w:date="2024-05-13T22:40:00Z"/>
                <w:rFonts w:ascii="Arial" w:hAnsi="Arial"/>
                <w:sz w:val="18"/>
                <w:lang w:val="en-US" w:eastAsia="zh-CN"/>
              </w:rPr>
            </w:pPr>
            <w:ins w:id="2057" w:author="Derrick (ZTE)" w:date="2024-05-13T22:40:00Z">
              <w:r>
                <w:rPr>
                  <w:rFonts w:ascii="Arial" w:hAnsi="Arial" w:hint="eastAsia"/>
                  <w:sz w:val="18"/>
                  <w:lang w:eastAsia="zh-CN"/>
                </w:rPr>
                <w:t>-98</w:t>
              </w:r>
            </w:ins>
          </w:p>
        </w:tc>
      </w:tr>
      <w:tr w:rsidR="00F81B2F" w:rsidRPr="002E4C1F" w:rsidTr="005500B2">
        <w:trPr>
          <w:trHeight w:val="454"/>
          <w:jc w:val="center"/>
          <w:ins w:id="2058" w:author="Derrick (ZTE)" w:date="2024-05-13T22:40:00Z"/>
        </w:trPr>
        <w:tc>
          <w:tcPr>
            <w:tcW w:w="970" w:type="dxa"/>
            <w:vMerge/>
            <w:tcBorders>
              <w:left w:val="single" w:sz="4" w:space="0" w:color="auto"/>
              <w:right w:val="single" w:sz="4" w:space="0" w:color="auto"/>
            </w:tcBorders>
          </w:tcPr>
          <w:p w:rsidR="00F81B2F" w:rsidRPr="002E4C1F" w:rsidRDefault="00F81B2F" w:rsidP="005500B2">
            <w:pPr>
              <w:keepNext/>
              <w:keepLines/>
              <w:spacing w:after="0"/>
              <w:rPr>
                <w:ins w:id="2059" w:author="Derrick (ZTE)" w:date="2024-05-13T22:40:00Z"/>
                <w:rFonts w:ascii="Arial" w:eastAsia="Calibri" w:hAnsi="Arial" w:cs="Arial"/>
                <w:position w:val="-12"/>
                <w:sz w:val="18"/>
                <w:szCs w:val="22"/>
              </w:rPr>
            </w:pPr>
          </w:p>
        </w:tc>
        <w:tc>
          <w:tcPr>
            <w:tcW w:w="1113" w:type="dxa"/>
            <w:tcBorders>
              <w:top w:val="single" w:sz="4" w:space="0" w:color="auto"/>
              <w:left w:val="single" w:sz="4" w:space="0" w:color="auto"/>
              <w:right w:val="single" w:sz="4" w:space="0" w:color="auto"/>
            </w:tcBorders>
          </w:tcPr>
          <w:p w:rsidR="00F81B2F" w:rsidRPr="002E4C1F" w:rsidRDefault="00F81B2F" w:rsidP="005500B2">
            <w:pPr>
              <w:keepNext/>
              <w:keepLines/>
              <w:spacing w:after="0"/>
              <w:rPr>
                <w:ins w:id="2060" w:author="Derrick (ZTE)" w:date="2024-05-13T22:40:00Z"/>
                <w:rFonts w:ascii="Arial" w:hAnsi="Arial" w:cs="Arial"/>
                <w:sz w:val="18"/>
                <w:lang w:val="en-US" w:eastAsia="zh-CN"/>
              </w:rPr>
            </w:pPr>
            <w:ins w:id="2061" w:author="Derrick (ZTE)" w:date="2024-05-13T22:40:00Z">
              <w:r w:rsidRPr="002E4C1F">
                <w:rPr>
                  <w:rFonts w:ascii="Arial" w:hAnsi="Arial" w:cs="Arial"/>
                  <w:sz w:val="18"/>
                </w:rPr>
                <w:t>Config</w:t>
              </w:r>
              <w:r w:rsidRPr="002E4C1F">
                <w:rPr>
                  <w:rFonts w:ascii="Arial" w:hAnsi="Arial"/>
                  <w:sz w:val="18"/>
                  <w:szCs w:val="18"/>
                </w:rPr>
                <w:t xml:space="preserve"> </w:t>
              </w:r>
              <w:r w:rsidRPr="002E4C1F">
                <w:rPr>
                  <w:rFonts w:ascii="Arial" w:hAnsi="Arial" w:hint="eastAsia"/>
                  <w:sz w:val="18"/>
                  <w:szCs w:val="18"/>
                  <w:lang w:val="en-US" w:eastAsia="zh-CN"/>
                </w:rPr>
                <w:t>3</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062" w:author="Derrick (ZTE)" w:date="2024-05-13T22:40:00Z"/>
                <w:rFonts w:ascii="Arial" w:hAnsi="Arial" w:cs="Arial"/>
                <w:sz w:val="18"/>
              </w:rPr>
            </w:pPr>
          </w:p>
        </w:tc>
        <w:tc>
          <w:tcPr>
            <w:tcW w:w="1134" w:type="dxa"/>
            <w:vMerge/>
            <w:tcBorders>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063" w:author="Derrick (ZTE)" w:date="2024-05-13T22:40:00Z"/>
                <w:rFonts w:ascii="Arial" w:hAnsi="Arial"/>
                <w:sz w:val="18"/>
              </w:rPr>
            </w:pPr>
          </w:p>
        </w:tc>
        <w:tc>
          <w:tcPr>
            <w:tcW w:w="1856" w:type="dxa"/>
            <w:gridSpan w:val="2"/>
            <w:tcBorders>
              <w:top w:val="nil"/>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064" w:author="Derrick (ZTE)" w:date="2024-05-13T22:40:00Z"/>
                <w:rFonts w:ascii="Arial" w:hAnsi="Arial"/>
                <w:sz w:val="18"/>
              </w:rPr>
            </w:pPr>
            <w:ins w:id="2065" w:author="Derrick (ZTE)" w:date="2024-05-13T22:40:00Z">
              <w:r>
                <w:rPr>
                  <w:rFonts w:ascii="Arial" w:hAnsi="Arial" w:hint="eastAsia"/>
                  <w:sz w:val="18"/>
                  <w:lang w:eastAsia="zh-CN"/>
                </w:rPr>
                <w:t>-98</w:t>
              </w:r>
            </w:ins>
          </w:p>
        </w:tc>
        <w:tc>
          <w:tcPr>
            <w:tcW w:w="2091" w:type="dxa"/>
            <w:gridSpan w:val="3"/>
            <w:tcBorders>
              <w:top w:val="nil"/>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066" w:author="Derrick (ZTE)" w:date="2024-05-13T22:40:00Z"/>
                <w:rFonts w:ascii="Arial" w:hAnsi="Arial"/>
                <w:sz w:val="18"/>
                <w:lang w:val="en-US" w:eastAsia="zh-CN"/>
              </w:rPr>
            </w:pPr>
            <w:ins w:id="2067" w:author="Derrick (ZTE)" w:date="2024-05-13T22:40:00Z">
              <w:r>
                <w:rPr>
                  <w:rFonts w:ascii="Arial" w:hAnsi="Arial" w:hint="eastAsia"/>
                  <w:sz w:val="18"/>
                  <w:lang w:eastAsia="zh-CN"/>
                </w:rPr>
                <w:t>-98</w:t>
              </w:r>
            </w:ins>
          </w:p>
        </w:tc>
      </w:tr>
      <w:tr w:rsidR="00F81B2F" w:rsidRPr="002E4C1F" w:rsidTr="005500B2">
        <w:trPr>
          <w:trHeight w:val="392"/>
          <w:jc w:val="center"/>
          <w:ins w:id="2068" w:author="Derrick (ZTE)" w:date="2024-05-13T22:40:00Z"/>
        </w:trPr>
        <w:tc>
          <w:tcPr>
            <w:tcW w:w="970" w:type="dxa"/>
            <w:vMerge w:val="restart"/>
            <w:tcBorders>
              <w:left w:val="single" w:sz="4" w:space="0" w:color="auto"/>
              <w:right w:val="single" w:sz="4" w:space="0" w:color="auto"/>
            </w:tcBorders>
          </w:tcPr>
          <w:p w:rsidR="00F81B2F" w:rsidRPr="002E4C1F" w:rsidRDefault="00F81B2F" w:rsidP="005500B2">
            <w:pPr>
              <w:keepNext/>
              <w:keepLines/>
              <w:spacing w:after="0"/>
              <w:rPr>
                <w:ins w:id="2069" w:author="Derrick (ZTE)" w:date="2024-05-13T22:40:00Z"/>
                <w:rFonts w:ascii="Arial" w:eastAsia="Calibri" w:hAnsi="Arial" w:cs="Arial"/>
                <w:position w:val="-12"/>
                <w:sz w:val="18"/>
                <w:szCs w:val="22"/>
              </w:rPr>
            </w:pPr>
            <w:ins w:id="2070" w:author="Derrick (ZTE)" w:date="2024-05-13T22:40:00Z">
              <w:r w:rsidRPr="002E4C1F">
                <w:rPr>
                  <w:rFonts w:ascii="Arial" w:eastAsia="Calibri" w:hAnsi="Arial" w:cs="Arial"/>
                  <w:position w:val="-12"/>
                  <w:sz w:val="18"/>
                  <w:szCs w:val="22"/>
                </w:rPr>
                <w:object w:dxaOrig="435" w:dyaOrig="285">
                  <v:shape id="_x0000_i1034" type="#_x0000_t75" style="width:20.55pt;height:15.45pt" o:ole="">
                    <v:imagedata r:id="rId13" o:title=""/>
                  </v:shape>
                  <o:OLEObject Type="Embed" ProgID="Equation.3" ShapeID="_x0000_i1034" DrawAspect="Content" ObjectID="_1777149082" r:id="rId27"/>
                </w:object>
              </w:r>
            </w:ins>
            <w:ins w:id="2071" w:author="Derrick (ZTE)" w:date="2024-05-13T22:40:00Z">
              <w:r w:rsidRPr="002E4C1F">
                <w:rPr>
                  <w:rFonts w:ascii="Arial" w:hAnsi="Arial" w:cs="Arial"/>
                  <w:sz w:val="18"/>
                  <w:vertAlign w:val="superscript"/>
                </w:rPr>
                <w:t>Note2</w:t>
              </w:r>
            </w:ins>
          </w:p>
        </w:tc>
        <w:tc>
          <w:tcPr>
            <w:tcW w:w="3544" w:type="dxa"/>
            <w:gridSpan w:val="2"/>
            <w:tcBorders>
              <w:top w:val="single" w:sz="4" w:space="0" w:color="auto"/>
              <w:left w:val="single" w:sz="4" w:space="0" w:color="auto"/>
              <w:right w:val="single" w:sz="4" w:space="0" w:color="auto"/>
            </w:tcBorders>
          </w:tcPr>
          <w:p w:rsidR="00F81B2F" w:rsidRPr="002E4C1F" w:rsidRDefault="00F81B2F" w:rsidP="005500B2">
            <w:pPr>
              <w:keepNext/>
              <w:keepLines/>
              <w:spacing w:after="0"/>
              <w:rPr>
                <w:ins w:id="2072" w:author="Derrick (ZTE)" w:date="2024-05-13T22:40:00Z"/>
                <w:rFonts w:ascii="Arial" w:hAnsi="Arial" w:cs="Arial"/>
                <w:sz w:val="18"/>
              </w:rPr>
            </w:pPr>
            <w:ins w:id="2073" w:author="Derrick (ZTE)" w:date="2024-05-13T22:40:00Z">
              <w:r w:rsidRPr="002E4C1F">
                <w:rPr>
                  <w:rFonts w:ascii="Arial" w:hAnsi="Arial" w:cs="Arial"/>
                  <w:sz w:val="18"/>
                </w:rPr>
                <w:t>Config</w:t>
              </w:r>
              <w:r w:rsidRPr="002E4C1F">
                <w:rPr>
                  <w:rFonts w:ascii="Arial" w:hAnsi="Arial"/>
                  <w:sz w:val="18"/>
                  <w:szCs w:val="18"/>
                </w:rPr>
                <w:t xml:space="preserve"> </w:t>
              </w:r>
              <w:r w:rsidRPr="002E4C1F">
                <w:rPr>
                  <w:rFonts w:ascii="Arial" w:hAnsi="Arial" w:cs="Arial"/>
                  <w:sz w:val="18"/>
                </w:rPr>
                <w:t>1,2</w:t>
              </w:r>
            </w:ins>
          </w:p>
        </w:tc>
        <w:tc>
          <w:tcPr>
            <w:tcW w:w="1134" w:type="dxa"/>
            <w:vMerge w:val="restart"/>
            <w:tcBorders>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074" w:author="Derrick (ZTE)" w:date="2024-05-13T22:40:00Z"/>
                <w:rFonts w:ascii="Arial" w:hAnsi="Arial"/>
                <w:sz w:val="18"/>
              </w:rPr>
            </w:pPr>
            <w:ins w:id="2075" w:author="Derrick (ZTE)" w:date="2024-05-13T22:40:00Z">
              <w:r w:rsidRPr="002E4C1F">
                <w:rPr>
                  <w:rFonts w:ascii="Arial" w:hAnsi="Arial"/>
                  <w:sz w:val="18"/>
                </w:rPr>
                <w:t>dBm/SCS</w:t>
              </w:r>
            </w:ins>
          </w:p>
        </w:tc>
        <w:tc>
          <w:tcPr>
            <w:tcW w:w="1856" w:type="dxa"/>
            <w:gridSpan w:val="2"/>
            <w:tcBorders>
              <w:top w:val="nil"/>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076" w:author="Derrick (ZTE)" w:date="2024-05-13T22:40:00Z"/>
                <w:rFonts w:ascii="Arial" w:hAnsi="Arial"/>
                <w:sz w:val="18"/>
              </w:rPr>
            </w:pPr>
            <w:ins w:id="2077" w:author="Derrick (ZTE)" w:date="2024-05-13T22:40:00Z">
              <w:r>
                <w:rPr>
                  <w:rFonts w:ascii="Arial" w:hAnsi="Arial" w:hint="eastAsia"/>
                  <w:sz w:val="18"/>
                  <w:lang w:eastAsia="zh-CN"/>
                </w:rPr>
                <w:t>-98</w:t>
              </w:r>
            </w:ins>
          </w:p>
        </w:tc>
        <w:tc>
          <w:tcPr>
            <w:tcW w:w="2091" w:type="dxa"/>
            <w:gridSpan w:val="3"/>
            <w:tcBorders>
              <w:top w:val="nil"/>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078" w:author="Derrick (ZTE)" w:date="2024-05-13T22:40:00Z"/>
                <w:rFonts w:ascii="Arial" w:hAnsi="Arial"/>
                <w:sz w:val="18"/>
                <w:lang w:val="en-US" w:eastAsia="zh-CN"/>
              </w:rPr>
            </w:pPr>
            <w:ins w:id="2079" w:author="Derrick (ZTE)" w:date="2024-05-13T22:40:00Z">
              <w:r>
                <w:rPr>
                  <w:rFonts w:ascii="Arial" w:hAnsi="Arial" w:hint="eastAsia"/>
                  <w:sz w:val="18"/>
                  <w:lang w:eastAsia="zh-CN"/>
                </w:rPr>
                <w:t>-98</w:t>
              </w:r>
            </w:ins>
          </w:p>
        </w:tc>
      </w:tr>
      <w:tr w:rsidR="00F81B2F" w:rsidRPr="002E4C1F" w:rsidTr="005500B2">
        <w:trPr>
          <w:trHeight w:val="454"/>
          <w:jc w:val="center"/>
          <w:ins w:id="2080" w:author="Derrick (ZTE)" w:date="2024-05-13T22:40:00Z"/>
        </w:trPr>
        <w:tc>
          <w:tcPr>
            <w:tcW w:w="970" w:type="dxa"/>
            <w:vMerge/>
            <w:tcBorders>
              <w:left w:val="single" w:sz="4" w:space="0" w:color="auto"/>
              <w:right w:val="single" w:sz="4" w:space="0" w:color="auto"/>
            </w:tcBorders>
          </w:tcPr>
          <w:p w:rsidR="00F81B2F" w:rsidRPr="002E4C1F" w:rsidRDefault="00F81B2F" w:rsidP="005500B2">
            <w:pPr>
              <w:keepNext/>
              <w:keepLines/>
              <w:spacing w:after="0"/>
              <w:rPr>
                <w:ins w:id="2081" w:author="Derrick (ZTE)" w:date="2024-05-13T22:40:00Z"/>
                <w:rFonts w:ascii="Arial" w:eastAsia="Calibri" w:hAnsi="Arial" w:cs="Arial"/>
                <w:position w:val="-12"/>
                <w:sz w:val="18"/>
                <w:szCs w:val="22"/>
              </w:rPr>
            </w:pPr>
          </w:p>
        </w:tc>
        <w:tc>
          <w:tcPr>
            <w:tcW w:w="1113" w:type="dxa"/>
            <w:tcBorders>
              <w:top w:val="single" w:sz="4" w:space="0" w:color="auto"/>
              <w:left w:val="single" w:sz="4" w:space="0" w:color="auto"/>
              <w:right w:val="single" w:sz="4" w:space="0" w:color="auto"/>
            </w:tcBorders>
          </w:tcPr>
          <w:p w:rsidR="00F81B2F" w:rsidRPr="002E4C1F" w:rsidRDefault="00F81B2F" w:rsidP="005500B2">
            <w:pPr>
              <w:keepNext/>
              <w:keepLines/>
              <w:spacing w:after="0"/>
              <w:rPr>
                <w:ins w:id="2082" w:author="Derrick (ZTE)" w:date="2024-05-13T22:40:00Z"/>
                <w:rFonts w:ascii="Arial" w:hAnsi="Arial" w:cs="Arial"/>
                <w:sz w:val="18"/>
              </w:rPr>
            </w:pPr>
            <w:ins w:id="2083" w:author="Derrick (ZTE)" w:date="2024-05-13T22:40:00Z">
              <w:r w:rsidRPr="002E4C1F">
                <w:rPr>
                  <w:rFonts w:ascii="Arial" w:hAnsi="Arial" w:cs="Arial"/>
                  <w:sz w:val="18"/>
                </w:rPr>
                <w:t>Config</w:t>
              </w:r>
              <w:r w:rsidRPr="002E4C1F">
                <w:rPr>
                  <w:rFonts w:ascii="Arial" w:hAnsi="Arial"/>
                  <w:sz w:val="18"/>
                  <w:szCs w:val="18"/>
                </w:rPr>
                <w:t xml:space="preserve"> </w:t>
              </w:r>
              <w:r w:rsidRPr="002E4C1F">
                <w:rPr>
                  <w:rFonts w:ascii="Arial" w:hAnsi="Arial" w:cs="Arial"/>
                  <w:sz w:val="18"/>
                </w:rPr>
                <w:t>3</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084" w:author="Derrick (ZTE)" w:date="2024-05-13T22:40:00Z"/>
                <w:rFonts w:ascii="Arial" w:hAnsi="Arial" w:cs="Arial"/>
                <w:sz w:val="18"/>
              </w:rPr>
            </w:pPr>
          </w:p>
        </w:tc>
        <w:tc>
          <w:tcPr>
            <w:tcW w:w="1134" w:type="dxa"/>
            <w:vMerge/>
            <w:tcBorders>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085" w:author="Derrick (ZTE)" w:date="2024-05-13T22:40:00Z"/>
                <w:rFonts w:ascii="Arial" w:hAnsi="Arial"/>
                <w:sz w:val="18"/>
              </w:rPr>
            </w:pPr>
          </w:p>
        </w:tc>
        <w:tc>
          <w:tcPr>
            <w:tcW w:w="1856" w:type="dxa"/>
            <w:gridSpan w:val="2"/>
            <w:tcBorders>
              <w:top w:val="nil"/>
              <w:left w:val="single" w:sz="4" w:space="0" w:color="auto"/>
              <w:bottom w:val="single" w:sz="4" w:space="0" w:color="auto"/>
              <w:right w:val="single" w:sz="4" w:space="0" w:color="auto"/>
            </w:tcBorders>
          </w:tcPr>
          <w:p w:rsidR="00F81B2F" w:rsidRPr="002E4C1F" w:rsidRDefault="00F81B2F" w:rsidP="005500B2">
            <w:pPr>
              <w:pStyle w:val="TAC"/>
              <w:rPr>
                <w:ins w:id="2086" w:author="Derrick (ZTE)" w:date="2024-05-13T22:40:00Z"/>
              </w:rPr>
            </w:pPr>
            <w:bookmarkStart w:id="2087" w:name="OLE_LINK64"/>
            <w:bookmarkStart w:id="2088" w:name="OLE_LINK65"/>
            <w:ins w:id="2089" w:author="Derrick (ZTE)" w:date="2024-05-13T22:40:00Z">
              <w:r>
                <w:rPr>
                  <w:rFonts w:hint="eastAsia"/>
                  <w:lang w:eastAsia="zh-CN"/>
                </w:rPr>
                <w:t>-95</w:t>
              </w:r>
              <w:bookmarkEnd w:id="2087"/>
              <w:bookmarkEnd w:id="2088"/>
            </w:ins>
          </w:p>
        </w:tc>
        <w:tc>
          <w:tcPr>
            <w:tcW w:w="2091" w:type="dxa"/>
            <w:gridSpan w:val="3"/>
            <w:tcBorders>
              <w:top w:val="nil"/>
              <w:left w:val="single" w:sz="4" w:space="0" w:color="auto"/>
              <w:bottom w:val="single" w:sz="4" w:space="0" w:color="auto"/>
              <w:right w:val="single" w:sz="4" w:space="0" w:color="auto"/>
            </w:tcBorders>
          </w:tcPr>
          <w:p w:rsidR="00F81B2F" w:rsidRPr="002E4C1F" w:rsidRDefault="00F81B2F" w:rsidP="005500B2">
            <w:pPr>
              <w:pStyle w:val="TAC"/>
              <w:rPr>
                <w:ins w:id="2090" w:author="Derrick (ZTE)" w:date="2024-05-13T22:40:00Z"/>
                <w:lang w:val="en-US" w:eastAsia="zh-CN"/>
              </w:rPr>
            </w:pPr>
            <w:ins w:id="2091" w:author="Derrick (ZTE)" w:date="2024-05-13T22:40:00Z">
              <w:r>
                <w:rPr>
                  <w:rFonts w:hint="eastAsia"/>
                  <w:lang w:eastAsia="zh-CN"/>
                </w:rPr>
                <w:t>-95</w:t>
              </w:r>
            </w:ins>
          </w:p>
        </w:tc>
      </w:tr>
      <w:tr w:rsidR="00F81B2F" w:rsidRPr="002E4C1F" w:rsidTr="005500B2">
        <w:trPr>
          <w:trHeight w:val="341"/>
          <w:jc w:val="center"/>
          <w:ins w:id="2092" w:author="Derrick (ZTE)" w:date="2024-05-13T22:40:00Z"/>
        </w:trPr>
        <w:tc>
          <w:tcPr>
            <w:tcW w:w="4514" w:type="dxa"/>
            <w:gridSpan w:val="3"/>
            <w:tcBorders>
              <w:left w:val="single" w:sz="4" w:space="0" w:color="auto"/>
              <w:right w:val="single" w:sz="4" w:space="0" w:color="auto"/>
            </w:tcBorders>
          </w:tcPr>
          <w:p w:rsidR="00F81B2F" w:rsidRPr="002E4C1F" w:rsidRDefault="00F81B2F" w:rsidP="005500B2">
            <w:pPr>
              <w:keepNext/>
              <w:keepLines/>
              <w:spacing w:after="0"/>
              <w:rPr>
                <w:ins w:id="2093" w:author="Derrick (ZTE)" w:date="2024-05-13T22:40:00Z"/>
                <w:rFonts w:ascii="Arial" w:hAnsi="Arial" w:cs="Arial"/>
                <w:sz w:val="18"/>
              </w:rPr>
            </w:pPr>
            <w:ins w:id="2094" w:author="Derrick (ZTE)" w:date="2024-05-13T22:40:00Z">
              <w:r w:rsidRPr="002E4C1F">
                <w:rPr>
                  <w:rFonts w:ascii="Arial" w:eastAsia="Calibri" w:hAnsi="Arial" w:cs="Arial"/>
                  <w:i/>
                  <w:position w:val="-12"/>
                  <w:sz w:val="18"/>
                  <w:szCs w:val="22"/>
                </w:rPr>
                <w:object w:dxaOrig="435" w:dyaOrig="435">
                  <v:shape id="_x0000_i1035" type="#_x0000_t75" style="width:20.55pt;height:20.55pt" o:ole="">
                    <v:imagedata r:id="rId16" o:title=""/>
                  </v:shape>
                  <o:OLEObject Type="Embed" ProgID="Equation.3" ShapeID="_x0000_i1035" DrawAspect="Content" ObjectID="_1777149083" r:id="rId28"/>
                </w:object>
              </w:r>
            </w:ins>
          </w:p>
        </w:tc>
        <w:tc>
          <w:tcPr>
            <w:tcW w:w="1134" w:type="dxa"/>
            <w:tcBorders>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095" w:author="Derrick (ZTE)" w:date="2024-05-13T22:40:00Z"/>
                <w:rFonts w:ascii="Arial" w:hAnsi="Arial"/>
                <w:sz w:val="18"/>
                <w:lang w:val="en-US" w:eastAsia="zh-CN"/>
              </w:rPr>
            </w:pPr>
            <w:ins w:id="2096" w:author="Derrick (ZTE)" w:date="2024-05-13T22:40:00Z">
              <w:r w:rsidRPr="002E4C1F">
                <w:rPr>
                  <w:rFonts w:ascii="Arial" w:hAnsi="Arial" w:hint="eastAsia"/>
                  <w:sz w:val="18"/>
                  <w:lang w:val="en-US" w:eastAsia="zh-CN"/>
                </w:rPr>
                <w:t>dB</w:t>
              </w:r>
            </w:ins>
          </w:p>
        </w:tc>
        <w:tc>
          <w:tcPr>
            <w:tcW w:w="991"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097" w:author="Derrick (ZTE)" w:date="2024-05-13T22:40:00Z"/>
                <w:lang w:val="en-US" w:eastAsia="zh-CN"/>
              </w:rPr>
            </w:pPr>
            <w:ins w:id="2098" w:author="Derrick (ZTE)" w:date="2024-05-13T22:40:00Z">
              <w:r w:rsidRPr="00E50133">
                <w:rPr>
                  <w:lang w:val="en-US"/>
                </w:rPr>
                <w:t>-2.41</w:t>
              </w:r>
            </w:ins>
          </w:p>
        </w:tc>
        <w:tc>
          <w:tcPr>
            <w:tcW w:w="865"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099" w:author="Derrick (ZTE)" w:date="2024-05-13T22:40:00Z"/>
                <w:lang w:val="en-US" w:eastAsia="zh-CN"/>
              </w:rPr>
            </w:pPr>
            <w:ins w:id="2100" w:author="Derrick (ZTE)" w:date="2024-05-13T22:40:00Z">
              <w:r w:rsidRPr="00E50133">
                <w:rPr>
                  <w:lang w:val="en-US"/>
                </w:rPr>
                <w:t>-12.12</w:t>
              </w:r>
            </w:ins>
          </w:p>
        </w:tc>
        <w:tc>
          <w:tcPr>
            <w:tcW w:w="1049" w:type="dxa"/>
            <w:gridSpan w:val="2"/>
            <w:tcBorders>
              <w:top w:val="nil"/>
              <w:left w:val="single" w:sz="4" w:space="0" w:color="auto"/>
              <w:bottom w:val="single" w:sz="4" w:space="0" w:color="auto"/>
              <w:right w:val="single" w:sz="4" w:space="0" w:color="auto"/>
            </w:tcBorders>
          </w:tcPr>
          <w:p w:rsidR="00F81B2F" w:rsidRPr="002E4C1F" w:rsidRDefault="00F81B2F" w:rsidP="005500B2">
            <w:pPr>
              <w:pStyle w:val="TAC"/>
              <w:rPr>
                <w:ins w:id="2101" w:author="Derrick (ZTE)" w:date="2024-05-13T22:40:00Z"/>
                <w:lang w:val="en-US" w:eastAsia="zh-CN"/>
              </w:rPr>
            </w:pPr>
            <w:ins w:id="2102" w:author="Derrick (ZTE)" w:date="2024-05-13T22:40:00Z">
              <w:r w:rsidRPr="00E50133">
                <w:rPr>
                  <w:lang w:val="en-US"/>
                </w:rPr>
                <w:t>-2.41</w:t>
              </w:r>
            </w:ins>
          </w:p>
        </w:tc>
        <w:tc>
          <w:tcPr>
            <w:tcW w:w="1042"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103" w:author="Derrick (ZTE)" w:date="2024-05-13T22:40:00Z"/>
                <w:lang w:val="en-US" w:eastAsia="zh-CN"/>
              </w:rPr>
            </w:pPr>
            <w:ins w:id="2104" w:author="Derrick (ZTE)" w:date="2024-05-13T22:40:00Z">
              <w:r w:rsidRPr="00E50133">
                <w:rPr>
                  <w:lang w:val="en-US"/>
                </w:rPr>
                <w:t>-12.12</w:t>
              </w:r>
            </w:ins>
          </w:p>
        </w:tc>
      </w:tr>
      <w:tr w:rsidR="00F81B2F" w:rsidRPr="002E4C1F" w:rsidTr="005500B2">
        <w:trPr>
          <w:trHeight w:val="369"/>
          <w:jc w:val="center"/>
          <w:ins w:id="2105" w:author="Derrick (ZTE)" w:date="2024-05-13T22:40:00Z"/>
        </w:trPr>
        <w:tc>
          <w:tcPr>
            <w:tcW w:w="4514" w:type="dxa"/>
            <w:gridSpan w:val="3"/>
            <w:tcBorders>
              <w:left w:val="single" w:sz="4" w:space="0" w:color="auto"/>
              <w:right w:val="single" w:sz="4" w:space="0" w:color="auto"/>
            </w:tcBorders>
          </w:tcPr>
          <w:p w:rsidR="00F81B2F" w:rsidRPr="002E4C1F" w:rsidRDefault="00F81B2F" w:rsidP="005500B2">
            <w:pPr>
              <w:keepNext/>
              <w:keepLines/>
              <w:spacing w:after="0"/>
              <w:rPr>
                <w:ins w:id="2106" w:author="Derrick (ZTE)" w:date="2024-05-13T22:40:00Z"/>
                <w:rFonts w:ascii="Arial" w:hAnsi="Arial" w:cs="Arial"/>
                <w:sz w:val="18"/>
              </w:rPr>
            </w:pPr>
            <w:ins w:id="2107" w:author="Derrick (ZTE)" w:date="2024-05-13T22:40:00Z">
              <w:r w:rsidRPr="002E4C1F">
                <w:rPr>
                  <w:rFonts w:ascii="Arial" w:eastAsia="Calibri" w:hAnsi="Arial" w:cs="Arial"/>
                  <w:position w:val="-12"/>
                  <w:sz w:val="18"/>
                  <w:szCs w:val="22"/>
                </w:rPr>
                <w:object w:dxaOrig="585" w:dyaOrig="435">
                  <v:shape id="_x0000_i1036" type="#_x0000_t75" style="width:25.7pt;height:20.55pt" o:ole="">
                    <v:imagedata r:id="rId18" o:title=""/>
                  </v:shape>
                  <o:OLEObject Type="Embed" ProgID="Equation.3" ShapeID="_x0000_i1036" DrawAspect="Content" ObjectID="_1777149084" r:id="rId29"/>
                </w:object>
              </w:r>
            </w:ins>
          </w:p>
        </w:tc>
        <w:tc>
          <w:tcPr>
            <w:tcW w:w="1134" w:type="dxa"/>
            <w:tcBorders>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108" w:author="Derrick (ZTE)" w:date="2024-05-13T22:40:00Z"/>
                <w:rFonts w:ascii="Arial" w:hAnsi="Arial"/>
                <w:sz w:val="18"/>
                <w:lang w:val="en-US" w:eastAsia="zh-CN"/>
              </w:rPr>
            </w:pPr>
            <w:ins w:id="2109" w:author="Derrick (ZTE)" w:date="2024-05-13T22:40:00Z">
              <w:r w:rsidRPr="002E4C1F">
                <w:rPr>
                  <w:rFonts w:ascii="Arial" w:hAnsi="Arial" w:hint="eastAsia"/>
                  <w:sz w:val="18"/>
                  <w:lang w:val="en-US" w:eastAsia="zh-CN"/>
                </w:rPr>
                <w:t>dB</w:t>
              </w:r>
            </w:ins>
          </w:p>
        </w:tc>
        <w:tc>
          <w:tcPr>
            <w:tcW w:w="991"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110" w:author="Derrick (ZTE)" w:date="2024-05-13T22:40:00Z"/>
                <w:lang w:val="en-US" w:eastAsia="zh-CN"/>
              </w:rPr>
            </w:pPr>
            <w:ins w:id="2111" w:author="Derrick (ZTE)" w:date="2024-05-13T22:40:00Z">
              <w:r>
                <w:rPr>
                  <w:rFonts w:hint="eastAsia"/>
                  <w:lang w:val="en-US" w:eastAsia="zh-CN"/>
                </w:rPr>
                <w:t>-2</w:t>
              </w:r>
            </w:ins>
          </w:p>
        </w:tc>
        <w:tc>
          <w:tcPr>
            <w:tcW w:w="865"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112" w:author="Derrick (ZTE)" w:date="2024-05-13T22:40:00Z"/>
                <w:lang w:val="en-US" w:eastAsia="zh-CN"/>
              </w:rPr>
            </w:pPr>
            <w:ins w:id="2113" w:author="Derrick (ZTE)" w:date="2024-05-13T22:40:00Z">
              <w:r>
                <w:rPr>
                  <w:rFonts w:hint="eastAsia"/>
                  <w:lang w:val="en-US" w:eastAsia="zh-CN"/>
                </w:rPr>
                <w:t>-10</w:t>
              </w:r>
            </w:ins>
          </w:p>
        </w:tc>
        <w:tc>
          <w:tcPr>
            <w:tcW w:w="1049" w:type="dxa"/>
            <w:gridSpan w:val="2"/>
            <w:tcBorders>
              <w:top w:val="nil"/>
              <w:left w:val="single" w:sz="4" w:space="0" w:color="auto"/>
              <w:bottom w:val="single" w:sz="4" w:space="0" w:color="auto"/>
              <w:right w:val="single" w:sz="4" w:space="0" w:color="auto"/>
            </w:tcBorders>
          </w:tcPr>
          <w:p w:rsidR="00F81B2F" w:rsidRPr="002E4C1F" w:rsidRDefault="00F81B2F" w:rsidP="005500B2">
            <w:pPr>
              <w:pStyle w:val="TAC"/>
              <w:rPr>
                <w:ins w:id="2114" w:author="Derrick (ZTE)" w:date="2024-05-13T22:40:00Z"/>
                <w:lang w:val="en-US" w:eastAsia="zh-CN"/>
              </w:rPr>
            </w:pPr>
            <w:ins w:id="2115" w:author="Derrick (ZTE)" w:date="2024-05-13T22:40:00Z">
              <w:r>
                <w:rPr>
                  <w:rFonts w:hint="eastAsia"/>
                  <w:lang w:val="en-US" w:eastAsia="zh-CN"/>
                </w:rPr>
                <w:t>-2</w:t>
              </w:r>
            </w:ins>
          </w:p>
        </w:tc>
        <w:tc>
          <w:tcPr>
            <w:tcW w:w="1042"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116" w:author="Derrick (ZTE)" w:date="2024-05-13T22:40:00Z"/>
                <w:lang w:val="en-US" w:eastAsia="zh-CN"/>
              </w:rPr>
            </w:pPr>
            <w:ins w:id="2117" w:author="Derrick (ZTE)" w:date="2024-05-13T22:40:00Z">
              <w:r>
                <w:rPr>
                  <w:rFonts w:hint="eastAsia"/>
                  <w:lang w:val="en-US" w:eastAsia="zh-CN"/>
                </w:rPr>
                <w:t>-10</w:t>
              </w:r>
            </w:ins>
          </w:p>
        </w:tc>
      </w:tr>
      <w:tr w:rsidR="00F81B2F" w:rsidRPr="002E4C1F" w:rsidTr="005500B2">
        <w:trPr>
          <w:trHeight w:val="390"/>
          <w:jc w:val="center"/>
          <w:ins w:id="2118" w:author="Derrick (ZTE)" w:date="2024-05-13T22:40:00Z"/>
        </w:trPr>
        <w:tc>
          <w:tcPr>
            <w:tcW w:w="970" w:type="dxa"/>
            <w:tcBorders>
              <w:left w:val="single" w:sz="4" w:space="0" w:color="auto"/>
              <w:right w:val="single" w:sz="4" w:space="0" w:color="auto"/>
            </w:tcBorders>
          </w:tcPr>
          <w:p w:rsidR="00F81B2F" w:rsidRPr="002E4C1F" w:rsidRDefault="00F81B2F" w:rsidP="005500B2">
            <w:pPr>
              <w:keepNext/>
              <w:keepLines/>
              <w:spacing w:after="0"/>
              <w:rPr>
                <w:ins w:id="2119" w:author="Derrick (ZTE)" w:date="2024-05-13T22:40:00Z"/>
                <w:rFonts w:ascii="Arial" w:eastAsia="Calibri" w:hAnsi="Arial" w:cs="Arial"/>
                <w:position w:val="-12"/>
                <w:sz w:val="18"/>
                <w:szCs w:val="22"/>
              </w:rPr>
            </w:pPr>
            <w:ins w:id="2120" w:author="Derrick (ZTE)" w:date="2024-05-13T22:40:00Z">
              <w:r w:rsidRPr="002E4C1F">
                <w:rPr>
                  <w:rFonts w:ascii="Arial" w:hAnsi="Arial" w:cs="Arial"/>
                  <w:sz w:val="18"/>
                  <w:lang w:eastAsia="zh-CN"/>
                </w:rPr>
                <w:t>PRS-RSRP</w:t>
              </w:r>
              <w:r w:rsidRPr="002E4C1F">
                <w:rPr>
                  <w:rFonts w:ascii="Arial" w:hAnsi="Arial" w:cs="Arial" w:hint="eastAsia"/>
                  <w:sz w:val="18"/>
                  <w:lang w:val="en-US" w:eastAsia="zh-CN"/>
                </w:rPr>
                <w:t xml:space="preserve"> </w:t>
              </w:r>
              <w:r w:rsidRPr="002E4C1F">
                <w:rPr>
                  <w:rFonts w:ascii="Arial" w:hAnsi="Arial" w:cs="Arial"/>
                  <w:sz w:val="18"/>
                  <w:vertAlign w:val="superscript"/>
                </w:rPr>
                <w:t>Note3</w:t>
              </w:r>
            </w:ins>
          </w:p>
        </w:tc>
        <w:tc>
          <w:tcPr>
            <w:tcW w:w="1113" w:type="dxa"/>
            <w:tcBorders>
              <w:left w:val="single" w:sz="4" w:space="0" w:color="auto"/>
              <w:right w:val="single" w:sz="4" w:space="0" w:color="auto"/>
            </w:tcBorders>
          </w:tcPr>
          <w:p w:rsidR="00F81B2F" w:rsidRPr="002E4C1F" w:rsidRDefault="00F81B2F" w:rsidP="005500B2">
            <w:pPr>
              <w:keepNext/>
              <w:keepLines/>
              <w:spacing w:after="0"/>
              <w:rPr>
                <w:ins w:id="2121" w:author="Derrick (ZTE)" w:date="2024-05-13T22:40:00Z"/>
                <w:rFonts w:ascii="Arial" w:hAnsi="Arial" w:cs="Arial"/>
                <w:sz w:val="18"/>
                <w:lang w:val="en-US" w:eastAsia="zh-CN"/>
              </w:rPr>
            </w:pPr>
            <w:ins w:id="2122" w:author="Derrick (ZTE)" w:date="2024-05-13T22:40:00Z">
              <w:r w:rsidRPr="002E4C1F">
                <w:rPr>
                  <w:rFonts w:ascii="Arial" w:hAnsi="Arial" w:cs="Arial" w:hint="eastAsia"/>
                  <w:sz w:val="18"/>
                  <w:lang w:val="en-US" w:eastAsia="zh-CN"/>
                </w:rPr>
                <w:t>Config 1, 2</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123" w:author="Derrick (ZTE)" w:date="2024-05-13T22:40:00Z"/>
                <w:rFonts w:ascii="Arial" w:hAnsi="Arial" w:cs="Arial"/>
                <w:sz w:val="18"/>
                <w:lang w:eastAsia="zh-CN"/>
              </w:rPr>
            </w:pPr>
          </w:p>
        </w:tc>
        <w:tc>
          <w:tcPr>
            <w:tcW w:w="1134" w:type="dxa"/>
            <w:tcBorders>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124" w:author="Derrick (ZTE)" w:date="2024-05-13T22:40:00Z"/>
                <w:rFonts w:ascii="Arial" w:hAnsi="Arial"/>
                <w:sz w:val="18"/>
                <w:lang w:val="en-US" w:eastAsia="zh-CN"/>
              </w:rPr>
            </w:pPr>
            <w:ins w:id="2125" w:author="Derrick (ZTE)" w:date="2024-05-13T22:40:00Z">
              <w:r w:rsidRPr="002E4C1F">
                <w:rPr>
                  <w:rFonts w:ascii="Arial" w:hAnsi="Arial" w:hint="eastAsia"/>
                  <w:sz w:val="18"/>
                  <w:lang w:val="en-US" w:eastAsia="zh-CN"/>
                </w:rPr>
                <w:t>dBm/SCS</w:t>
              </w:r>
            </w:ins>
          </w:p>
        </w:tc>
        <w:tc>
          <w:tcPr>
            <w:tcW w:w="991"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126" w:author="Derrick (ZTE)" w:date="2024-05-13T22:40:00Z"/>
                <w:lang w:val="en-US" w:eastAsia="zh-CN"/>
              </w:rPr>
            </w:pPr>
            <w:ins w:id="2127" w:author="Derrick (ZTE)" w:date="2024-05-13T22:40:00Z">
              <w:r>
                <w:rPr>
                  <w:lang w:val="en-US"/>
                </w:rPr>
                <w:t>-100</w:t>
              </w:r>
            </w:ins>
          </w:p>
        </w:tc>
        <w:tc>
          <w:tcPr>
            <w:tcW w:w="865"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128" w:author="Derrick (ZTE)" w:date="2024-05-13T22:40:00Z"/>
                <w:lang w:val="en-US" w:eastAsia="zh-CN"/>
              </w:rPr>
            </w:pPr>
            <w:ins w:id="2129" w:author="Derrick (ZTE)" w:date="2024-05-13T22:40:00Z">
              <w:r w:rsidRPr="00E50133">
                <w:rPr>
                  <w:lang w:val="en-US"/>
                </w:rPr>
                <w:t>-108</w:t>
              </w:r>
            </w:ins>
          </w:p>
        </w:tc>
        <w:tc>
          <w:tcPr>
            <w:tcW w:w="1049" w:type="dxa"/>
            <w:gridSpan w:val="2"/>
            <w:tcBorders>
              <w:top w:val="nil"/>
              <w:left w:val="single" w:sz="4" w:space="0" w:color="auto"/>
              <w:bottom w:val="single" w:sz="4" w:space="0" w:color="auto"/>
              <w:right w:val="single" w:sz="4" w:space="0" w:color="auto"/>
            </w:tcBorders>
          </w:tcPr>
          <w:p w:rsidR="00F81B2F" w:rsidRPr="002E4C1F" w:rsidRDefault="00F81B2F" w:rsidP="005500B2">
            <w:pPr>
              <w:pStyle w:val="TAC"/>
              <w:rPr>
                <w:ins w:id="2130" w:author="Derrick (ZTE)" w:date="2024-05-13T22:40:00Z"/>
                <w:lang w:val="en-US" w:eastAsia="zh-CN"/>
              </w:rPr>
            </w:pPr>
            <w:ins w:id="2131" w:author="Derrick (ZTE)" w:date="2024-05-13T22:40:00Z">
              <w:r>
                <w:rPr>
                  <w:lang w:val="en-US"/>
                </w:rPr>
                <w:t>-100</w:t>
              </w:r>
            </w:ins>
          </w:p>
        </w:tc>
        <w:tc>
          <w:tcPr>
            <w:tcW w:w="1042"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132" w:author="Derrick (ZTE)" w:date="2024-05-13T22:40:00Z"/>
                <w:lang w:val="en-US" w:eastAsia="zh-CN"/>
              </w:rPr>
            </w:pPr>
            <w:ins w:id="2133" w:author="Derrick (ZTE)" w:date="2024-05-13T22:40:00Z">
              <w:r w:rsidRPr="00E50133">
                <w:rPr>
                  <w:lang w:val="en-US"/>
                </w:rPr>
                <w:t>-108</w:t>
              </w:r>
            </w:ins>
          </w:p>
        </w:tc>
      </w:tr>
      <w:tr w:rsidR="00F81B2F" w:rsidRPr="002E4C1F" w:rsidTr="005500B2">
        <w:trPr>
          <w:trHeight w:val="390"/>
          <w:jc w:val="center"/>
          <w:ins w:id="2134" w:author="Derrick (ZTE)" w:date="2024-05-13T22:40:00Z"/>
        </w:trPr>
        <w:tc>
          <w:tcPr>
            <w:tcW w:w="970" w:type="dxa"/>
            <w:tcBorders>
              <w:left w:val="single" w:sz="4" w:space="0" w:color="auto"/>
              <w:right w:val="single" w:sz="4" w:space="0" w:color="auto"/>
            </w:tcBorders>
          </w:tcPr>
          <w:p w:rsidR="00F81B2F" w:rsidRPr="002E4C1F" w:rsidRDefault="00F81B2F" w:rsidP="005500B2">
            <w:pPr>
              <w:keepNext/>
              <w:keepLines/>
              <w:spacing w:after="0"/>
              <w:rPr>
                <w:ins w:id="2135" w:author="Derrick (ZTE)" w:date="2024-05-13T22:40:00Z"/>
                <w:rFonts w:ascii="Arial" w:eastAsia="Calibri" w:hAnsi="Arial" w:cs="Arial"/>
                <w:position w:val="-12"/>
                <w:sz w:val="18"/>
                <w:szCs w:val="22"/>
              </w:rPr>
            </w:pPr>
          </w:p>
        </w:tc>
        <w:tc>
          <w:tcPr>
            <w:tcW w:w="1113" w:type="dxa"/>
            <w:tcBorders>
              <w:left w:val="single" w:sz="4" w:space="0" w:color="auto"/>
              <w:right w:val="single" w:sz="4" w:space="0" w:color="auto"/>
            </w:tcBorders>
          </w:tcPr>
          <w:p w:rsidR="00F81B2F" w:rsidRPr="002E4C1F" w:rsidRDefault="00F81B2F" w:rsidP="005500B2">
            <w:pPr>
              <w:keepNext/>
              <w:keepLines/>
              <w:spacing w:after="0"/>
              <w:rPr>
                <w:ins w:id="2136" w:author="Derrick (ZTE)" w:date="2024-05-13T22:40:00Z"/>
                <w:rFonts w:ascii="Arial" w:hAnsi="Arial" w:cs="Arial"/>
                <w:position w:val="-12"/>
                <w:sz w:val="18"/>
                <w:szCs w:val="22"/>
                <w:lang w:val="en-US" w:eastAsia="zh-CN"/>
              </w:rPr>
            </w:pPr>
            <w:ins w:id="2137" w:author="Derrick (ZTE)" w:date="2024-05-13T22:40:00Z">
              <w:r w:rsidRPr="002E4C1F">
                <w:rPr>
                  <w:rFonts w:ascii="Arial" w:hAnsi="Arial" w:cs="Arial" w:hint="eastAsia"/>
                  <w:position w:val="-12"/>
                  <w:sz w:val="18"/>
                  <w:szCs w:val="22"/>
                  <w:lang w:val="en-US" w:eastAsia="zh-CN"/>
                </w:rPr>
                <w:t>Config 3</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138" w:author="Derrick (ZTE)" w:date="2024-05-13T22:40:00Z"/>
                <w:rFonts w:ascii="Arial" w:eastAsia="Calibri" w:hAnsi="Arial" w:cs="Arial"/>
                <w:position w:val="-12"/>
                <w:sz w:val="18"/>
                <w:szCs w:val="22"/>
              </w:rPr>
            </w:pPr>
          </w:p>
        </w:tc>
        <w:tc>
          <w:tcPr>
            <w:tcW w:w="1134" w:type="dxa"/>
            <w:tcBorders>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139" w:author="Derrick (ZTE)" w:date="2024-05-13T22:40:00Z"/>
                <w:rFonts w:ascii="Arial" w:hAnsi="Arial"/>
                <w:sz w:val="18"/>
                <w:lang w:val="en-US" w:eastAsia="zh-CN"/>
              </w:rPr>
            </w:pPr>
          </w:p>
        </w:tc>
        <w:tc>
          <w:tcPr>
            <w:tcW w:w="991"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140" w:author="Derrick (ZTE)" w:date="2024-05-13T22:40:00Z"/>
                <w:lang w:val="en-US" w:eastAsia="zh-CN"/>
              </w:rPr>
            </w:pPr>
            <w:ins w:id="2141" w:author="Derrick (ZTE)" w:date="2024-05-13T22:40:00Z">
              <w:r w:rsidRPr="00E50133">
                <w:t>-97</w:t>
              </w:r>
            </w:ins>
          </w:p>
        </w:tc>
        <w:tc>
          <w:tcPr>
            <w:tcW w:w="865"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142" w:author="Derrick (ZTE)" w:date="2024-05-13T22:40:00Z"/>
                <w:lang w:val="en-US" w:eastAsia="zh-CN"/>
              </w:rPr>
            </w:pPr>
            <w:ins w:id="2143" w:author="Derrick (ZTE)" w:date="2024-05-13T22:40:00Z">
              <w:r w:rsidRPr="00E50133">
                <w:t>-105</w:t>
              </w:r>
            </w:ins>
          </w:p>
        </w:tc>
        <w:tc>
          <w:tcPr>
            <w:tcW w:w="1049" w:type="dxa"/>
            <w:gridSpan w:val="2"/>
            <w:tcBorders>
              <w:top w:val="nil"/>
              <w:left w:val="single" w:sz="4" w:space="0" w:color="auto"/>
              <w:bottom w:val="single" w:sz="4" w:space="0" w:color="auto"/>
              <w:right w:val="single" w:sz="4" w:space="0" w:color="auto"/>
            </w:tcBorders>
          </w:tcPr>
          <w:p w:rsidR="00F81B2F" w:rsidRPr="002E4C1F" w:rsidRDefault="00F81B2F" w:rsidP="005500B2">
            <w:pPr>
              <w:pStyle w:val="TAC"/>
              <w:rPr>
                <w:ins w:id="2144" w:author="Derrick (ZTE)" w:date="2024-05-13T22:40:00Z"/>
                <w:lang w:val="en-US" w:eastAsia="zh-CN"/>
              </w:rPr>
            </w:pPr>
            <w:ins w:id="2145" w:author="Derrick (ZTE)" w:date="2024-05-13T22:40:00Z">
              <w:r w:rsidRPr="00E50133">
                <w:t>-97</w:t>
              </w:r>
            </w:ins>
          </w:p>
        </w:tc>
        <w:tc>
          <w:tcPr>
            <w:tcW w:w="1042" w:type="dxa"/>
            <w:tcBorders>
              <w:top w:val="nil"/>
              <w:left w:val="single" w:sz="4" w:space="0" w:color="auto"/>
              <w:bottom w:val="single" w:sz="4" w:space="0" w:color="auto"/>
              <w:right w:val="single" w:sz="4" w:space="0" w:color="auto"/>
            </w:tcBorders>
          </w:tcPr>
          <w:p w:rsidR="00F81B2F" w:rsidRPr="002E4C1F" w:rsidRDefault="00F81B2F" w:rsidP="005500B2">
            <w:pPr>
              <w:pStyle w:val="TAC"/>
              <w:rPr>
                <w:ins w:id="2146" w:author="Derrick (ZTE)" w:date="2024-05-13T22:40:00Z"/>
                <w:lang w:val="en-US" w:eastAsia="zh-CN"/>
              </w:rPr>
            </w:pPr>
            <w:ins w:id="2147" w:author="Derrick (ZTE)" w:date="2024-05-13T22:40:00Z">
              <w:r w:rsidRPr="00E50133">
                <w:t>-105</w:t>
              </w:r>
            </w:ins>
          </w:p>
        </w:tc>
      </w:tr>
      <w:tr w:rsidR="00F81B2F" w:rsidRPr="002E4C1F" w:rsidTr="005500B2">
        <w:trPr>
          <w:trHeight w:val="390"/>
          <w:jc w:val="center"/>
          <w:ins w:id="2148" w:author="Derrick (ZTE)" w:date="2024-05-13T22:40:00Z"/>
        </w:trPr>
        <w:tc>
          <w:tcPr>
            <w:tcW w:w="970" w:type="dxa"/>
            <w:vMerge w:val="restart"/>
            <w:tcBorders>
              <w:left w:val="single" w:sz="4" w:space="0" w:color="auto"/>
              <w:right w:val="single" w:sz="4" w:space="0" w:color="auto"/>
            </w:tcBorders>
          </w:tcPr>
          <w:p w:rsidR="00F81B2F" w:rsidRPr="002E4C1F" w:rsidRDefault="00F81B2F" w:rsidP="005500B2">
            <w:pPr>
              <w:keepNext/>
              <w:keepLines/>
              <w:spacing w:after="0"/>
              <w:rPr>
                <w:ins w:id="2149" w:author="Derrick (ZTE)" w:date="2024-05-13T22:40:00Z"/>
                <w:rFonts w:ascii="Arial" w:eastAsia="Calibri" w:hAnsi="Arial" w:cs="Arial"/>
                <w:position w:val="-12"/>
                <w:sz w:val="18"/>
                <w:szCs w:val="22"/>
              </w:rPr>
            </w:pPr>
            <w:ins w:id="2150" w:author="Derrick (ZTE)" w:date="2024-05-13T22:40:00Z">
              <w:r w:rsidRPr="002E4C1F">
                <w:rPr>
                  <w:rFonts w:ascii="Arial" w:hAnsi="Arial" w:cs="Arial"/>
                  <w:sz w:val="18"/>
                </w:rPr>
                <w:t>Io</w:t>
              </w:r>
              <w:r w:rsidRPr="002E4C1F">
                <w:rPr>
                  <w:rFonts w:ascii="Arial" w:hAnsi="Arial" w:cs="Arial"/>
                  <w:sz w:val="18"/>
                  <w:vertAlign w:val="superscript"/>
                </w:rPr>
                <w:t>Note3</w:t>
              </w:r>
            </w:ins>
          </w:p>
        </w:tc>
        <w:tc>
          <w:tcPr>
            <w:tcW w:w="1113" w:type="dxa"/>
            <w:tcBorders>
              <w:left w:val="single" w:sz="4" w:space="0" w:color="auto"/>
              <w:right w:val="single" w:sz="4" w:space="0" w:color="auto"/>
            </w:tcBorders>
          </w:tcPr>
          <w:p w:rsidR="00F81B2F" w:rsidRPr="002E4C1F" w:rsidRDefault="00F81B2F" w:rsidP="005500B2">
            <w:pPr>
              <w:keepNext/>
              <w:keepLines/>
              <w:spacing w:after="0"/>
              <w:rPr>
                <w:ins w:id="2151" w:author="Derrick (ZTE)" w:date="2024-05-13T22:40:00Z"/>
                <w:rFonts w:ascii="Arial" w:eastAsia="Calibri" w:hAnsi="Arial" w:cs="Arial"/>
                <w:position w:val="-12"/>
                <w:sz w:val="18"/>
                <w:szCs w:val="22"/>
              </w:rPr>
            </w:pPr>
            <w:ins w:id="2152" w:author="Derrick (ZTE)" w:date="2024-05-13T22:40:00Z">
              <w:r w:rsidRPr="002E4C1F">
                <w:rPr>
                  <w:rFonts w:ascii="Arial" w:hAnsi="Arial" w:cs="Arial"/>
                  <w:sz w:val="18"/>
                </w:rPr>
                <w:t>Config</w:t>
              </w:r>
              <w:r w:rsidRPr="002E4C1F">
                <w:rPr>
                  <w:rFonts w:ascii="Arial" w:hAnsi="Arial"/>
                  <w:sz w:val="18"/>
                  <w:szCs w:val="18"/>
                </w:rPr>
                <w:t xml:space="preserve"> </w:t>
              </w:r>
              <w:r w:rsidRPr="002E4C1F">
                <w:rPr>
                  <w:rFonts w:ascii="Arial" w:hAnsi="Arial" w:cs="Arial"/>
                  <w:sz w:val="18"/>
                </w:rPr>
                <w:t>1,2</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153" w:author="Derrick (ZTE)" w:date="2024-05-13T22:40:00Z"/>
                <w:rFonts w:ascii="Arial" w:eastAsia="Calibri" w:hAnsi="Arial" w:cs="Arial"/>
                <w:position w:val="-12"/>
                <w:sz w:val="18"/>
                <w:szCs w:val="22"/>
              </w:rPr>
            </w:pPr>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154" w:author="Derrick (ZTE)" w:date="2024-05-13T22:40:00Z"/>
                <w:rFonts w:ascii="Arial" w:hAnsi="Arial"/>
                <w:sz w:val="18"/>
                <w:lang w:val="en-US" w:eastAsia="zh-CN"/>
              </w:rPr>
            </w:pPr>
            <w:ins w:id="2155" w:author="Derrick (ZTE)" w:date="2024-05-13T22:40:00Z">
              <w:r>
                <w:rPr>
                  <w:rFonts w:ascii="Arial" w:hAnsi="Arial"/>
                  <w:sz w:val="18"/>
                  <w:lang w:val="en-US"/>
                </w:rPr>
                <w:t>dBm/19.08MHz</w:t>
              </w:r>
            </w:ins>
          </w:p>
        </w:tc>
        <w:tc>
          <w:tcPr>
            <w:tcW w:w="1856" w:type="dxa"/>
            <w:gridSpan w:val="2"/>
            <w:tcBorders>
              <w:top w:val="nil"/>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156" w:author="Derrick (ZTE)" w:date="2024-05-13T22:40:00Z"/>
                <w:rFonts w:ascii="Arial" w:hAnsi="Arial"/>
                <w:sz w:val="18"/>
                <w:lang w:val="en-US" w:eastAsia="zh-CN"/>
              </w:rPr>
            </w:pPr>
            <w:ins w:id="2157" w:author="Derrick (ZTE)" w:date="2024-05-13T22:40:00Z">
              <w:r w:rsidRPr="00E50133">
                <w:rPr>
                  <w:rFonts w:ascii="Arial" w:hAnsi="Arial"/>
                  <w:sz w:val="18"/>
                  <w:lang w:val="en-US"/>
                </w:rPr>
                <w:t>-64.57</w:t>
              </w:r>
            </w:ins>
          </w:p>
        </w:tc>
        <w:tc>
          <w:tcPr>
            <w:tcW w:w="2091" w:type="dxa"/>
            <w:gridSpan w:val="3"/>
            <w:tcBorders>
              <w:top w:val="nil"/>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158" w:author="Derrick (ZTE)" w:date="2024-05-13T22:40:00Z"/>
                <w:rFonts w:ascii="Arial" w:hAnsi="Arial"/>
                <w:sz w:val="18"/>
                <w:lang w:val="en-US" w:eastAsia="zh-CN"/>
              </w:rPr>
            </w:pPr>
            <w:ins w:id="2159" w:author="Derrick (ZTE)" w:date="2024-05-13T22:40:00Z">
              <w:r w:rsidRPr="00E50133">
                <w:rPr>
                  <w:rFonts w:ascii="Arial" w:hAnsi="Arial"/>
                  <w:sz w:val="18"/>
                  <w:lang w:val="en-US"/>
                </w:rPr>
                <w:t>-64.57</w:t>
              </w:r>
            </w:ins>
          </w:p>
        </w:tc>
      </w:tr>
      <w:tr w:rsidR="00F81B2F" w:rsidRPr="002E4C1F" w:rsidTr="005500B2">
        <w:trPr>
          <w:trHeight w:val="390"/>
          <w:jc w:val="center"/>
          <w:ins w:id="2160" w:author="Derrick (ZTE)" w:date="2024-05-13T22:40:00Z"/>
        </w:trPr>
        <w:tc>
          <w:tcPr>
            <w:tcW w:w="970" w:type="dxa"/>
            <w:vMerge/>
            <w:tcBorders>
              <w:left w:val="single" w:sz="4" w:space="0" w:color="auto"/>
              <w:right w:val="single" w:sz="4" w:space="0" w:color="auto"/>
            </w:tcBorders>
          </w:tcPr>
          <w:p w:rsidR="00F81B2F" w:rsidRPr="002E4C1F" w:rsidRDefault="00F81B2F" w:rsidP="005500B2">
            <w:pPr>
              <w:keepNext/>
              <w:keepLines/>
              <w:spacing w:after="0"/>
              <w:rPr>
                <w:ins w:id="2161" w:author="Derrick (ZTE)" w:date="2024-05-13T22:40:00Z"/>
                <w:rFonts w:ascii="Arial" w:eastAsia="Calibri" w:hAnsi="Arial" w:cs="Arial"/>
                <w:position w:val="-12"/>
                <w:sz w:val="18"/>
                <w:szCs w:val="22"/>
              </w:rPr>
            </w:pPr>
          </w:p>
        </w:tc>
        <w:tc>
          <w:tcPr>
            <w:tcW w:w="1113" w:type="dxa"/>
            <w:tcBorders>
              <w:left w:val="single" w:sz="4" w:space="0" w:color="auto"/>
              <w:right w:val="single" w:sz="4" w:space="0" w:color="auto"/>
            </w:tcBorders>
          </w:tcPr>
          <w:p w:rsidR="00F81B2F" w:rsidRPr="002E4C1F" w:rsidRDefault="00F81B2F" w:rsidP="005500B2">
            <w:pPr>
              <w:keepNext/>
              <w:keepLines/>
              <w:spacing w:after="0"/>
              <w:rPr>
                <w:ins w:id="2162" w:author="Derrick (ZTE)" w:date="2024-05-13T22:40:00Z"/>
                <w:rFonts w:ascii="Arial" w:hAnsi="Arial" w:cs="Arial"/>
                <w:position w:val="-12"/>
                <w:sz w:val="18"/>
                <w:szCs w:val="22"/>
                <w:lang w:val="en-US" w:eastAsia="zh-CN"/>
              </w:rPr>
            </w:pPr>
            <w:ins w:id="2163" w:author="Derrick (ZTE)" w:date="2024-05-13T22:40:00Z">
              <w:r w:rsidRPr="002E4C1F">
                <w:rPr>
                  <w:rFonts w:ascii="Arial" w:hAnsi="Arial" w:cs="Arial"/>
                  <w:sz w:val="18"/>
                </w:rPr>
                <w:t>Config</w:t>
              </w:r>
              <w:r w:rsidRPr="002E4C1F">
                <w:rPr>
                  <w:rFonts w:ascii="Arial" w:hAnsi="Arial"/>
                  <w:sz w:val="18"/>
                  <w:szCs w:val="18"/>
                </w:rPr>
                <w:t xml:space="preserve"> </w:t>
              </w:r>
              <w:r w:rsidRPr="002E4C1F">
                <w:rPr>
                  <w:rFonts w:ascii="Arial" w:hAnsi="Arial" w:hint="eastAsia"/>
                  <w:sz w:val="18"/>
                  <w:szCs w:val="18"/>
                  <w:lang w:val="en-US" w:eastAsia="zh-CN"/>
                </w:rPr>
                <w:t>3</w:t>
              </w:r>
            </w:ins>
          </w:p>
        </w:tc>
        <w:tc>
          <w:tcPr>
            <w:tcW w:w="2431"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rPr>
                <w:ins w:id="2164" w:author="Derrick (ZTE)" w:date="2024-05-13T22:40:00Z"/>
                <w:rFonts w:ascii="Arial" w:eastAsia="Calibri" w:hAnsi="Arial" w:cs="Arial"/>
                <w:position w:val="-12"/>
                <w:sz w:val="18"/>
                <w:szCs w:val="22"/>
              </w:rPr>
            </w:pPr>
          </w:p>
        </w:tc>
        <w:tc>
          <w:tcPr>
            <w:tcW w:w="1134" w:type="dxa"/>
            <w:tcBorders>
              <w:top w:val="single" w:sz="4" w:space="0" w:color="auto"/>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165" w:author="Derrick (ZTE)" w:date="2024-05-13T22:40:00Z"/>
                <w:rFonts w:ascii="Arial" w:hAnsi="Arial"/>
                <w:sz w:val="18"/>
                <w:lang w:val="en-US" w:eastAsia="zh-CN"/>
              </w:rPr>
            </w:pPr>
            <w:ins w:id="2166" w:author="Derrick (ZTE)" w:date="2024-05-13T22:40:00Z">
              <w:r>
                <w:rPr>
                  <w:rFonts w:ascii="Arial" w:hAnsi="Arial"/>
                  <w:sz w:val="18"/>
                  <w:lang w:val="en-US"/>
                </w:rPr>
                <w:t>dBm/47.88MHz</w:t>
              </w:r>
            </w:ins>
          </w:p>
        </w:tc>
        <w:tc>
          <w:tcPr>
            <w:tcW w:w="1856" w:type="dxa"/>
            <w:gridSpan w:val="2"/>
            <w:tcBorders>
              <w:top w:val="nil"/>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167" w:author="Derrick (ZTE)" w:date="2024-05-13T22:40:00Z"/>
                <w:rFonts w:ascii="Arial" w:hAnsi="Arial"/>
                <w:sz w:val="18"/>
                <w:lang w:val="en-US" w:eastAsia="zh-CN"/>
              </w:rPr>
            </w:pPr>
            <w:ins w:id="2168" w:author="Derrick (ZTE)" w:date="2024-05-13T22:40:00Z">
              <w:r w:rsidRPr="00E50133">
                <w:rPr>
                  <w:rFonts w:ascii="Arial" w:hAnsi="Arial"/>
                  <w:sz w:val="18"/>
                </w:rPr>
                <w:t>-60.59</w:t>
              </w:r>
            </w:ins>
          </w:p>
        </w:tc>
        <w:tc>
          <w:tcPr>
            <w:tcW w:w="2091" w:type="dxa"/>
            <w:gridSpan w:val="3"/>
            <w:tcBorders>
              <w:top w:val="nil"/>
              <w:left w:val="single" w:sz="4" w:space="0" w:color="auto"/>
              <w:bottom w:val="single" w:sz="4" w:space="0" w:color="auto"/>
              <w:right w:val="single" w:sz="4" w:space="0" w:color="auto"/>
            </w:tcBorders>
          </w:tcPr>
          <w:p w:rsidR="00F81B2F" w:rsidRPr="002E4C1F" w:rsidRDefault="00F81B2F" w:rsidP="005500B2">
            <w:pPr>
              <w:keepNext/>
              <w:keepLines/>
              <w:spacing w:after="0"/>
              <w:jc w:val="center"/>
              <w:rPr>
                <w:ins w:id="2169" w:author="Derrick (ZTE)" w:date="2024-05-13T22:40:00Z"/>
                <w:rFonts w:ascii="Arial" w:hAnsi="Arial"/>
                <w:sz w:val="18"/>
                <w:lang w:val="en-US" w:eastAsia="zh-CN"/>
              </w:rPr>
            </w:pPr>
            <w:ins w:id="2170" w:author="Derrick (ZTE)" w:date="2024-05-13T22:40:00Z">
              <w:r w:rsidRPr="00E50133">
                <w:rPr>
                  <w:rFonts w:ascii="Arial" w:hAnsi="Arial"/>
                  <w:sz w:val="18"/>
                </w:rPr>
                <w:t>-60.59</w:t>
              </w:r>
            </w:ins>
          </w:p>
        </w:tc>
      </w:tr>
      <w:tr w:rsidR="00F81B2F" w:rsidRPr="002E4C1F" w:rsidTr="005500B2">
        <w:trPr>
          <w:trHeight w:val="390"/>
          <w:jc w:val="center"/>
          <w:ins w:id="2171" w:author="Derrick (ZTE)" w:date="2024-05-13T22:40:00Z"/>
        </w:trPr>
        <w:tc>
          <w:tcPr>
            <w:tcW w:w="4514" w:type="dxa"/>
            <w:gridSpan w:val="3"/>
            <w:tcBorders>
              <w:left w:val="single" w:sz="4" w:space="0" w:color="auto"/>
              <w:right w:val="single" w:sz="4" w:space="0" w:color="auto"/>
            </w:tcBorders>
          </w:tcPr>
          <w:p w:rsidR="00F81B2F" w:rsidRPr="002E4C1F" w:rsidRDefault="00F81B2F" w:rsidP="005500B2">
            <w:pPr>
              <w:keepNext/>
              <w:keepLines/>
              <w:spacing w:after="0"/>
              <w:rPr>
                <w:ins w:id="2172" w:author="Derrick (ZTE)" w:date="2024-05-13T22:40:00Z"/>
                <w:rFonts w:ascii="Arial" w:eastAsia="Calibri" w:hAnsi="Arial" w:cs="Arial"/>
                <w:position w:val="-12"/>
                <w:sz w:val="18"/>
                <w:szCs w:val="22"/>
              </w:rPr>
            </w:pPr>
            <w:ins w:id="2173" w:author="Derrick (ZTE)" w:date="2024-05-13T22:40:00Z">
              <w:r w:rsidRPr="002E4C1F">
                <w:rPr>
                  <w:rFonts w:ascii="Arial" w:hAnsi="Arial" w:cs="Arial"/>
                  <w:sz w:val="18"/>
                </w:rPr>
                <w:t>Propagation condition</w:t>
              </w:r>
            </w:ins>
          </w:p>
        </w:tc>
        <w:tc>
          <w:tcPr>
            <w:tcW w:w="1134" w:type="dxa"/>
            <w:tcBorders>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174" w:author="Derrick (ZTE)" w:date="2024-05-13T22:40:00Z"/>
                <w:rFonts w:ascii="Arial" w:hAnsi="Arial"/>
                <w:sz w:val="18"/>
                <w:lang w:val="en-US" w:eastAsia="zh-CN"/>
              </w:rPr>
            </w:pPr>
          </w:p>
        </w:tc>
        <w:tc>
          <w:tcPr>
            <w:tcW w:w="3947" w:type="dxa"/>
            <w:gridSpan w:val="5"/>
            <w:tcBorders>
              <w:top w:val="nil"/>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175" w:author="Derrick (ZTE)" w:date="2024-05-13T22:40:00Z"/>
                <w:rFonts w:ascii="Arial" w:hAnsi="Arial"/>
                <w:sz w:val="18"/>
                <w:lang w:val="en-US" w:eastAsia="zh-CN"/>
              </w:rPr>
            </w:pPr>
            <w:ins w:id="2176" w:author="Derrick (ZTE)" w:date="2024-05-13T22:40:00Z">
              <w:r w:rsidRPr="002E4C1F">
                <w:rPr>
                  <w:rFonts w:ascii="Arial" w:hAnsi="Arial"/>
                  <w:sz w:val="18"/>
                  <w:lang w:val="en-US" w:eastAsia="zh-CN"/>
                </w:rPr>
                <w:t>Two-tap channel</w:t>
              </w:r>
              <w:r w:rsidRPr="002E4C1F">
                <w:rPr>
                  <w:rFonts w:ascii="Arial" w:hAnsi="Arial"/>
                  <w:sz w:val="18"/>
                  <w:lang w:eastAsia="zh-CN"/>
                </w:rPr>
                <w:t xml:space="preserve"> </w:t>
              </w:r>
              <w:r w:rsidRPr="002E4C1F">
                <w:rPr>
                  <w:rFonts w:ascii="Arial" w:hAnsi="Arial"/>
                  <w:sz w:val="18"/>
                  <w:lang w:val="en-US" w:eastAsia="zh-CN"/>
                </w:rPr>
                <w:t xml:space="preserve">defined in 38.101-4 Annex B.2.4, </w:t>
              </w:r>
            </w:ins>
          </w:p>
          <w:p w:rsidR="00F81B2F" w:rsidRPr="002E4C1F" w:rsidRDefault="00F81B2F" w:rsidP="005500B2">
            <w:pPr>
              <w:keepNext/>
              <w:keepLines/>
              <w:spacing w:after="0"/>
              <w:jc w:val="center"/>
              <w:rPr>
                <w:ins w:id="2177" w:author="Derrick (ZTE)" w:date="2024-05-13T22:40:00Z"/>
                <w:rFonts w:ascii="Arial" w:hAnsi="Arial"/>
                <w:sz w:val="18"/>
                <w:lang w:val="en-US" w:eastAsia="zh-CN"/>
              </w:rPr>
            </w:pPr>
            <w:ins w:id="2178" w:author="Derrick (ZTE)" w:date="2024-05-13T22:40:00Z">
              <w:r w:rsidRPr="002E4C1F">
                <w:rPr>
                  <w:rFonts w:ascii="Arial" w:hAnsi="Arial"/>
                  <w:bCs/>
                  <w:i/>
                  <w:sz w:val="18"/>
                  <w:lang w:val="en-US" w:eastAsia="zh-CN"/>
                </w:rPr>
                <w:t xml:space="preserve">a </w:t>
              </w:r>
              <w:r w:rsidRPr="002E4C1F">
                <w:rPr>
                  <w:rFonts w:ascii="Arial" w:hAnsi="Arial"/>
                  <w:bCs/>
                  <w:iCs/>
                  <w:sz w:val="18"/>
                  <w:lang w:val="en-US" w:eastAsia="zh-CN"/>
                </w:rPr>
                <w:t xml:space="preserve">= 1, </w:t>
              </w:r>
              <m:oMath>
                <m:sSub>
                  <m:sSubPr>
                    <m:ctrlPr>
                      <w:rPr>
                        <w:rFonts w:ascii="Cambria Math" w:hAnsi="Cambria Math"/>
                        <w:bCs/>
                        <w:i/>
                        <w:sz w:val="18"/>
                        <w:lang w:val="en-US" w:eastAsia="zh-CN"/>
                      </w:rPr>
                    </m:ctrlPr>
                  </m:sSubPr>
                  <m:e>
                    <m:r>
                      <w:rPr>
                        <w:rFonts w:ascii="Cambria Math" w:hAnsi="Cambria Math"/>
                        <w:sz w:val="18"/>
                        <w:lang w:val="en-US" w:eastAsia="zh-CN"/>
                      </w:rPr>
                      <m:t>τ</m:t>
                    </m:r>
                  </m:e>
                  <m:sub>
                    <m:r>
                      <w:rPr>
                        <w:rFonts w:ascii="Cambria Math" w:hAnsi="Cambria Math"/>
                        <w:sz w:val="18"/>
                        <w:lang w:val="en-US" w:eastAsia="zh-CN"/>
                      </w:rPr>
                      <m:t>d</m:t>
                    </m:r>
                  </m:sub>
                </m:sSub>
                <m:r>
                  <w:rPr>
                    <w:rFonts w:ascii="Cambria Math" w:hAnsi="Cambria Math"/>
                    <w:sz w:val="18"/>
                    <w:lang w:val="en-US" w:eastAsia="zh-CN"/>
                  </w:rPr>
                  <m:t>=0.45</m:t>
                </m:r>
              </m:oMath>
              <w:r w:rsidRPr="002E4C1F">
                <w:rPr>
                  <w:rFonts w:ascii="Arial" w:hAnsi="Arial"/>
                  <w:bCs/>
                  <w:sz w:val="18"/>
                  <w:lang w:val="en-US" w:eastAsia="zh-CN"/>
                </w:rPr>
                <w:t xml:space="preserve"> µs and </w:t>
              </w:r>
              <m:oMath>
                <m:sSub>
                  <m:sSubPr>
                    <m:ctrlPr>
                      <w:rPr>
                        <w:rFonts w:ascii="Cambria Math" w:hAnsi="Cambria Math"/>
                        <w:bCs/>
                        <w:i/>
                        <w:sz w:val="18"/>
                        <w:lang w:val="en-US" w:eastAsia="zh-CN"/>
                      </w:rPr>
                    </m:ctrlPr>
                  </m:sSubPr>
                  <m:e>
                    <m:r>
                      <w:rPr>
                        <w:rFonts w:ascii="Cambria Math" w:hAnsi="Cambria Math"/>
                        <w:sz w:val="18"/>
                        <w:lang w:val="en-US" w:eastAsia="zh-CN"/>
                      </w:rPr>
                      <m:t>f</m:t>
                    </m:r>
                  </m:e>
                  <m:sub>
                    <m:r>
                      <w:rPr>
                        <w:rFonts w:ascii="Cambria Math" w:hAnsi="Cambria Math"/>
                        <w:sz w:val="18"/>
                        <w:lang w:val="en-US" w:eastAsia="zh-CN"/>
                      </w:rPr>
                      <m:t>D</m:t>
                    </m:r>
                  </m:sub>
                </m:sSub>
                <m:r>
                  <w:rPr>
                    <w:rFonts w:ascii="Cambria Math" w:hAnsi="Cambria Math"/>
                    <w:sz w:val="18"/>
                    <w:lang w:val="en-US" w:eastAsia="zh-CN"/>
                  </w:rPr>
                  <m:t>=5</m:t>
                </m:r>
              </m:oMath>
              <w:r w:rsidRPr="002E4C1F">
                <w:rPr>
                  <w:rFonts w:ascii="Arial" w:hAnsi="Arial"/>
                  <w:bCs/>
                  <w:sz w:val="18"/>
                  <w:lang w:val="en-US" w:eastAsia="zh-CN"/>
                </w:rPr>
                <w:t xml:space="preserve"> Hz</w:t>
              </w:r>
            </w:ins>
          </w:p>
        </w:tc>
      </w:tr>
      <w:tr w:rsidR="00F81B2F" w:rsidRPr="002E4C1F" w:rsidTr="005500B2">
        <w:trPr>
          <w:trHeight w:val="390"/>
          <w:jc w:val="center"/>
          <w:ins w:id="2179" w:author="Derrick (ZTE)" w:date="2024-05-13T22:40:00Z"/>
        </w:trPr>
        <w:tc>
          <w:tcPr>
            <w:tcW w:w="4514" w:type="dxa"/>
            <w:gridSpan w:val="3"/>
            <w:tcBorders>
              <w:left w:val="single" w:sz="4" w:space="0" w:color="auto"/>
              <w:right w:val="single" w:sz="4" w:space="0" w:color="auto"/>
            </w:tcBorders>
          </w:tcPr>
          <w:p w:rsidR="00F81B2F" w:rsidRPr="002E4C1F" w:rsidRDefault="00F81B2F" w:rsidP="005500B2">
            <w:pPr>
              <w:keepNext/>
              <w:keepLines/>
              <w:spacing w:after="0"/>
              <w:rPr>
                <w:ins w:id="2180" w:author="Derrick (ZTE)" w:date="2024-05-13T22:40:00Z"/>
                <w:rFonts w:ascii="Arial" w:eastAsia="Calibri" w:hAnsi="Arial" w:cs="Arial"/>
                <w:position w:val="-12"/>
                <w:sz w:val="18"/>
                <w:szCs w:val="22"/>
              </w:rPr>
            </w:pPr>
            <w:ins w:id="2181" w:author="Derrick (ZTE)" w:date="2024-05-13T22:40:00Z">
              <w:r w:rsidRPr="002E4C1F">
                <w:rPr>
                  <w:rFonts w:ascii="Arial" w:hAnsi="Arial" w:cs="Arial"/>
                  <w:sz w:val="18"/>
                </w:rPr>
                <w:t>Antenna configuration</w:t>
              </w:r>
            </w:ins>
          </w:p>
        </w:tc>
        <w:tc>
          <w:tcPr>
            <w:tcW w:w="1134" w:type="dxa"/>
            <w:tcBorders>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182" w:author="Derrick (ZTE)" w:date="2024-05-13T22:40:00Z"/>
                <w:rFonts w:ascii="Arial" w:hAnsi="Arial"/>
                <w:sz w:val="18"/>
                <w:lang w:val="en-US" w:eastAsia="zh-CN"/>
              </w:rPr>
            </w:pPr>
          </w:p>
        </w:tc>
        <w:tc>
          <w:tcPr>
            <w:tcW w:w="3947" w:type="dxa"/>
            <w:gridSpan w:val="5"/>
            <w:tcBorders>
              <w:top w:val="nil"/>
              <w:left w:val="single" w:sz="4" w:space="0" w:color="auto"/>
              <w:right w:val="single" w:sz="4" w:space="0" w:color="auto"/>
            </w:tcBorders>
            <w:shd w:val="clear" w:color="auto" w:fill="auto"/>
          </w:tcPr>
          <w:p w:rsidR="00F81B2F" w:rsidRPr="002E4C1F" w:rsidRDefault="00F81B2F" w:rsidP="005500B2">
            <w:pPr>
              <w:keepNext/>
              <w:keepLines/>
              <w:spacing w:after="0"/>
              <w:jc w:val="center"/>
              <w:rPr>
                <w:ins w:id="2183" w:author="Derrick (ZTE)" w:date="2024-05-13T22:40:00Z"/>
                <w:rFonts w:ascii="Arial" w:hAnsi="Arial"/>
                <w:sz w:val="18"/>
                <w:lang w:val="en-US" w:eastAsia="zh-CN"/>
              </w:rPr>
            </w:pPr>
            <w:ins w:id="2184" w:author="Derrick (ZTE)" w:date="2024-05-13T22:40:00Z">
              <w:r w:rsidRPr="002E4C1F">
                <w:rPr>
                  <w:rFonts w:ascii="Arial" w:hAnsi="Arial"/>
                  <w:sz w:val="18"/>
                </w:rPr>
                <w:t>1x2</w:t>
              </w:r>
            </w:ins>
          </w:p>
        </w:tc>
      </w:tr>
      <w:tr w:rsidR="00F81B2F" w:rsidRPr="002E4C1F" w:rsidTr="005500B2">
        <w:trPr>
          <w:trHeight w:val="390"/>
          <w:jc w:val="center"/>
          <w:ins w:id="2185" w:author="Derrick (ZTE)" w:date="2024-05-13T22:40:00Z"/>
        </w:trPr>
        <w:tc>
          <w:tcPr>
            <w:tcW w:w="9595" w:type="dxa"/>
            <w:gridSpan w:val="9"/>
            <w:tcBorders>
              <w:left w:val="single" w:sz="4" w:space="0" w:color="auto"/>
              <w:right w:val="single" w:sz="4" w:space="0" w:color="auto"/>
            </w:tcBorders>
          </w:tcPr>
          <w:p w:rsidR="00F81B2F" w:rsidRPr="002E4C1F" w:rsidRDefault="00F81B2F" w:rsidP="005500B2">
            <w:pPr>
              <w:pStyle w:val="TAN"/>
              <w:rPr>
                <w:ins w:id="2186" w:author="Derrick (ZTE)" w:date="2024-05-13T22:40:00Z"/>
              </w:rPr>
            </w:pPr>
            <w:ins w:id="2187" w:author="Derrick (ZTE)" w:date="2024-05-13T22:40:00Z">
              <w:r w:rsidRPr="002E4C1F">
                <w:t>Note 1:</w:t>
              </w:r>
              <w:r w:rsidRPr="002E4C1F">
                <w:tab/>
                <w:t>OCNG shall be used such that both cells are fully allocated and a constant total transmitted power spectral density is achieved for all OFDM symbols.</w:t>
              </w:r>
            </w:ins>
          </w:p>
          <w:p w:rsidR="00F81B2F" w:rsidRPr="002E4C1F" w:rsidRDefault="00F81B2F" w:rsidP="005500B2">
            <w:pPr>
              <w:pStyle w:val="TAN"/>
              <w:rPr>
                <w:ins w:id="2188" w:author="Derrick (ZTE)" w:date="2024-05-13T22:40:00Z"/>
              </w:rPr>
            </w:pPr>
            <w:ins w:id="2189" w:author="Derrick (ZTE)" w:date="2024-05-13T22:40:00Z">
              <w:r w:rsidRPr="002E4C1F">
                <w:t>Note 2:</w:t>
              </w:r>
              <w:r w:rsidRPr="002E4C1F">
                <w:tab/>
                <w:t xml:space="preserve">Interference from other cells and noise sources not specified in the test is assumed to be constant over subcarriers and time and shall be modelled as AWGN of appropriate power for </w:t>
              </w:r>
            </w:ins>
            <w:ins w:id="2190" w:author="Derrick (ZTE)" w:date="2024-05-13T22:40:00Z">
              <w:r w:rsidRPr="002E4C1F">
                <w:rPr>
                  <w:rFonts w:eastAsia="Calibri" w:cs="v4.2.0"/>
                  <w:position w:val="-12"/>
                  <w:szCs w:val="22"/>
                </w:rPr>
                <w:object w:dxaOrig="435" w:dyaOrig="285">
                  <v:shape id="_x0000_i1037" type="#_x0000_t75" style="width:20.55pt;height:15.45pt" o:ole="">
                    <v:imagedata r:id="rId13" o:title=""/>
                  </v:shape>
                  <o:OLEObject Type="Embed" ProgID="Equation.3" ShapeID="_x0000_i1037" DrawAspect="Content" ObjectID="_1777149085" r:id="rId30"/>
                </w:object>
              </w:r>
            </w:ins>
            <w:ins w:id="2191" w:author="Derrick (ZTE)" w:date="2024-05-13T22:40:00Z">
              <w:r w:rsidRPr="002E4C1F">
                <w:t xml:space="preserve"> to be fulfilled.</w:t>
              </w:r>
            </w:ins>
          </w:p>
          <w:p w:rsidR="00F81B2F" w:rsidRPr="002E4C1F" w:rsidRDefault="00F81B2F" w:rsidP="005500B2">
            <w:pPr>
              <w:pStyle w:val="TAN"/>
              <w:rPr>
                <w:ins w:id="2192" w:author="Derrick (ZTE)" w:date="2024-05-13T22:40:00Z"/>
              </w:rPr>
            </w:pPr>
            <w:ins w:id="2193" w:author="Derrick (ZTE)" w:date="2024-05-13T22:40:00Z">
              <w:r w:rsidRPr="002E4C1F">
                <w:t>Note 3:</w:t>
              </w:r>
              <w:r w:rsidRPr="002E4C1F">
                <w:tab/>
              </w:r>
              <w:r w:rsidRPr="002E4C1F">
                <w:rPr>
                  <w:rFonts w:hint="eastAsia"/>
                  <w:lang w:eastAsia="zh-CN"/>
                </w:rPr>
                <w:t>PRS-RSRP</w:t>
              </w:r>
              <w:r w:rsidRPr="002E4C1F">
                <w:t xml:space="preserve"> and Io levels have been derived from other parameters for information purposes. They are not settable parameters themselves.</w:t>
              </w:r>
            </w:ins>
          </w:p>
          <w:p w:rsidR="00F81B2F" w:rsidRPr="002E4C1F" w:rsidRDefault="00F81B2F" w:rsidP="005500B2">
            <w:pPr>
              <w:pStyle w:val="TAN"/>
              <w:rPr>
                <w:ins w:id="2194" w:author="Derrick (ZTE)" w:date="2024-05-13T22:40:00Z"/>
              </w:rPr>
            </w:pPr>
            <w:ins w:id="2195" w:author="Derrick (ZTE)" w:date="2024-05-13T22:40:00Z">
              <w:r w:rsidRPr="002E4C1F">
                <w:t>Note 4:</w:t>
              </w:r>
              <w:r w:rsidRPr="002E4C1F">
                <w:tab/>
              </w:r>
              <w:r w:rsidRPr="002E4C1F">
                <w:rPr>
                  <w:rFonts w:hint="eastAsia"/>
                  <w:lang w:eastAsia="zh-CN"/>
                </w:rPr>
                <w:t>PRS-RSRPP</w:t>
              </w:r>
              <w:r w:rsidRPr="002E4C1F">
                <w:t xml:space="preserve"> minimum requirements are specified assuming independent interference and noise at each receiver antenna port.</w:t>
              </w:r>
            </w:ins>
          </w:p>
          <w:p w:rsidR="00F81B2F" w:rsidRDefault="00F81B2F" w:rsidP="005500B2">
            <w:pPr>
              <w:pStyle w:val="TAN"/>
              <w:spacing w:line="256" w:lineRule="auto"/>
              <w:rPr>
                <w:ins w:id="2196" w:author="Derrick (ZTE)" w:date="2024-05-13T22:40:00Z"/>
              </w:rPr>
            </w:pPr>
            <w:ins w:id="2197" w:author="Derrick (ZTE)" w:date="2024-05-13T22:40:00Z">
              <w:r>
                <w:t>Note 5:</w:t>
              </w:r>
              <w:r>
                <w:tab/>
              </w:r>
              <w:r>
                <w:rPr>
                  <w:rFonts w:hint="eastAsia"/>
                  <w:lang w:eastAsia="zh-CN"/>
                </w:rPr>
                <w:t>Void</w:t>
              </w:r>
              <w:r>
                <w:t>.</w:t>
              </w:r>
            </w:ins>
          </w:p>
          <w:p w:rsidR="00F81B2F" w:rsidRPr="002E4C1F" w:rsidRDefault="00F81B2F" w:rsidP="005500B2">
            <w:pPr>
              <w:pStyle w:val="TAN"/>
              <w:rPr>
                <w:ins w:id="2198" w:author="Derrick (ZTE)" w:date="2024-05-13T22:40:00Z"/>
              </w:rPr>
            </w:pPr>
            <w:ins w:id="2199" w:author="Derrick (ZTE)" w:date="2024-05-13T22:40:00Z">
              <w:r>
                <w:t>Note 6:</w:t>
              </w:r>
              <w:r>
                <w:tab/>
              </w:r>
              <w:r>
                <w:rPr>
                  <w:rFonts w:hint="eastAsia"/>
                  <w:lang w:eastAsia="zh-CN"/>
                </w:rPr>
                <w:t>Void.</w:t>
              </w:r>
            </w:ins>
          </w:p>
          <w:p w:rsidR="00F81B2F" w:rsidRPr="002E4C1F" w:rsidRDefault="00F81B2F" w:rsidP="005500B2">
            <w:pPr>
              <w:pStyle w:val="TAN"/>
              <w:rPr>
                <w:ins w:id="2200" w:author="Derrick (ZTE)" w:date="2024-05-13T22:40:00Z"/>
              </w:rPr>
            </w:pPr>
            <w:ins w:id="2201" w:author="Derrick (ZTE)" w:date="2024-05-13T22:40:00Z">
              <w:r w:rsidRPr="002E4C1F">
                <w:t xml:space="preserve">Note </w:t>
              </w:r>
              <w:r w:rsidRPr="002E4C1F">
                <w:rPr>
                  <w:rFonts w:hint="eastAsia"/>
                  <w:lang w:val="en-US" w:eastAsia="zh-CN"/>
                </w:rPr>
                <w:t>7</w:t>
              </w:r>
              <w:r w:rsidRPr="002E4C1F">
                <w:t>:</w:t>
              </w:r>
              <w:r w:rsidRPr="002E4C1F">
                <w:tab/>
              </w:r>
              <w:r w:rsidRPr="002E4C1F">
                <w:rPr>
                  <w:rFonts w:cs="Arial"/>
                </w:rPr>
                <w:t>GP#24 is configured if UE supports MG#24, otherwise GP#0 is configured.</w:t>
              </w:r>
            </w:ins>
          </w:p>
        </w:tc>
      </w:tr>
    </w:tbl>
    <w:p w:rsidR="00F81B2F" w:rsidRPr="002E4C1F" w:rsidRDefault="00F81B2F" w:rsidP="00F81B2F">
      <w:pPr>
        <w:spacing w:line="259" w:lineRule="auto"/>
        <w:rPr>
          <w:ins w:id="2202" w:author="Derrick (ZTE)" w:date="2024-05-13T22:40:00Z"/>
        </w:rPr>
      </w:pPr>
    </w:p>
    <w:p w:rsidR="00F81B2F" w:rsidRDefault="00F81B2F" w:rsidP="00F81B2F">
      <w:pPr>
        <w:pStyle w:val="2"/>
        <w:rPr>
          <w:ins w:id="2203" w:author="Derrick (ZTE)" w:date="2024-05-13T22:40:00Z"/>
          <w:snapToGrid w:val="0"/>
          <w:sz w:val="24"/>
          <w:szCs w:val="24"/>
        </w:rPr>
      </w:pPr>
      <w:ins w:id="2204" w:author="Derrick (ZTE)" w:date="2024-05-13T22:40:00Z">
        <w:r w:rsidRPr="005500B2">
          <w:rPr>
            <w:rFonts w:cs="Arial" w:hint="eastAsia"/>
            <w:bCs/>
            <w:color w:val="FF0000"/>
            <w:sz w:val="24"/>
            <w:szCs w:val="24"/>
            <w:lang w:eastAsia="zh-CN"/>
          </w:rPr>
          <w:t>A</w:t>
        </w:r>
        <w:r>
          <w:rPr>
            <w:rFonts w:cs="Arial"/>
            <w:bCs/>
            <w:color w:val="FF0000"/>
            <w:sz w:val="24"/>
            <w:szCs w:val="24"/>
            <w:lang w:eastAsia="zh-CN"/>
          </w:rPr>
          <w:t>.6.7.X.1.3</w:t>
        </w:r>
        <w:r w:rsidRPr="005500B2">
          <w:rPr>
            <w:rFonts w:cs="Arial"/>
            <w:bCs/>
            <w:color w:val="FF0000"/>
            <w:sz w:val="24"/>
            <w:szCs w:val="24"/>
            <w:lang w:eastAsia="zh-CN"/>
          </w:rPr>
          <w:t xml:space="preserve"> </w:t>
        </w:r>
        <w:r>
          <w:rPr>
            <w:rFonts w:cs="Arial"/>
            <w:b/>
            <w:bCs/>
            <w:color w:val="FF0000"/>
            <w:sz w:val="24"/>
            <w:szCs w:val="24"/>
            <w:lang w:eastAsia="zh-CN"/>
          </w:rPr>
          <w:tab/>
        </w:r>
        <w:r>
          <w:rPr>
            <w:snapToGrid w:val="0"/>
            <w:sz w:val="24"/>
            <w:szCs w:val="24"/>
          </w:rPr>
          <w:t>Test requirements</w:t>
        </w:r>
      </w:ins>
    </w:p>
    <w:p w:rsidR="00F81B2F" w:rsidRDefault="00F81B2F" w:rsidP="00F81B2F">
      <w:pPr>
        <w:rPr>
          <w:ins w:id="2205" w:author="Derrick (ZTE)" w:date="2024-05-13T22:40:00Z"/>
          <w:lang w:eastAsia="zh-CN"/>
        </w:rPr>
      </w:pPr>
      <w:ins w:id="2206" w:author="Derrick (ZTE)" w:date="2024-05-13T22:40:00Z">
        <w:r>
          <w:t xml:space="preserve">In each test, the absolute PRS-RSRPP measurement for each cell shall fulfil the absolute accuracy requirement in clause </w:t>
        </w:r>
        <w:r w:rsidRPr="00661492">
          <w:rPr>
            <w:lang w:eastAsia="ko-KR"/>
          </w:rPr>
          <w:t>10.1.38.2</w:t>
        </w:r>
        <w:r>
          <w:t xml:space="preserve">. </w:t>
        </w:r>
      </w:ins>
    </w:p>
    <w:p w:rsidR="004C786B" w:rsidRDefault="004C786B" w:rsidP="004C786B">
      <w:pPr>
        <w:pStyle w:val="40"/>
        <w:tabs>
          <w:tab w:val="left" w:pos="2000"/>
        </w:tabs>
        <w:ind w:left="0" w:firstLine="0"/>
        <w:rPr>
          <w:ins w:id="2207" w:author="Derrick (ZTE)" w:date="2024-05-13T22:42:00Z"/>
          <w:rFonts w:cs="Arial"/>
          <w:color w:val="FF0000"/>
        </w:rPr>
      </w:pPr>
      <w:ins w:id="2208" w:author="Derrick (ZTE)" w:date="2024-05-13T22:40:00Z">
        <w:r>
          <w:rPr>
            <w:rFonts w:cs="Arial"/>
            <w:color w:val="FF0000"/>
          </w:rPr>
          <w:t xml:space="preserve">&lt; </w:t>
        </w:r>
        <w:r>
          <w:rPr>
            <w:rFonts w:eastAsia="宋体" w:cs="Arial" w:hint="eastAsia"/>
            <w:color w:val="FF0000"/>
            <w:lang w:val="en-US" w:eastAsia="zh-CN"/>
          </w:rPr>
          <w:t>END</w:t>
        </w:r>
        <w:r>
          <w:rPr>
            <w:rFonts w:cs="Arial"/>
            <w:color w:val="FF0000"/>
          </w:rPr>
          <w:t xml:space="preserve"> OF CHANGE</w:t>
        </w:r>
        <w:r>
          <w:rPr>
            <w:rFonts w:eastAsia="宋体" w:cs="Arial" w:hint="eastAsia"/>
            <w:color w:val="FF0000"/>
            <w:lang w:val="en-US" w:eastAsia="zh-CN"/>
          </w:rPr>
          <w:t xml:space="preserve"> </w:t>
        </w:r>
        <w:r>
          <w:rPr>
            <w:rFonts w:eastAsia="宋体" w:cs="Arial"/>
            <w:color w:val="FF0000"/>
            <w:lang w:val="en-US" w:eastAsia="zh-CN"/>
          </w:rPr>
          <w:t>3</w:t>
        </w:r>
        <w:r>
          <w:rPr>
            <w:rFonts w:cs="Arial"/>
            <w:color w:val="FF0000"/>
          </w:rPr>
          <w:t>&gt;</w:t>
        </w:r>
      </w:ins>
    </w:p>
    <w:p w:rsidR="00247B9C" w:rsidRPr="00247B9C" w:rsidRDefault="00247B9C">
      <w:pPr>
        <w:rPr>
          <w:ins w:id="2209" w:author="Derrick (ZTE)" w:date="2024-05-13T22:40:00Z"/>
          <w:rPrChange w:id="2210" w:author="Derrick (ZTE)" w:date="2024-05-13T22:42:00Z">
            <w:rPr>
              <w:ins w:id="2211" w:author="Derrick (ZTE)" w:date="2024-05-13T22:40:00Z"/>
              <w:rFonts w:cs="Arial"/>
              <w:color w:val="FF0000"/>
            </w:rPr>
          </w:rPrChange>
        </w:rPr>
        <w:pPrChange w:id="2212" w:author="Derrick (ZTE)" w:date="2024-05-13T22:42:00Z">
          <w:pPr>
            <w:pStyle w:val="40"/>
            <w:tabs>
              <w:tab w:val="left" w:pos="2000"/>
            </w:tabs>
            <w:ind w:left="0" w:firstLine="0"/>
          </w:pPr>
        </w:pPrChange>
      </w:pPr>
    </w:p>
    <w:p w:rsidR="00106012" w:rsidRPr="005500B2" w:rsidRDefault="00106012" w:rsidP="00106012">
      <w:pPr>
        <w:pStyle w:val="40"/>
        <w:tabs>
          <w:tab w:val="left" w:pos="2000"/>
        </w:tabs>
        <w:rPr>
          <w:ins w:id="2213" w:author="Derrick (ZTE)" w:date="2024-05-13T22:41:00Z"/>
          <w:i/>
          <w:color w:val="0000FF"/>
          <w:lang w:eastAsia="zh-CN"/>
        </w:rPr>
      </w:pPr>
      <w:ins w:id="2214" w:author="Derrick (ZTE)" w:date="2024-05-13T22:41:00Z">
        <w:r>
          <w:rPr>
            <w:rFonts w:cs="Arial"/>
            <w:color w:val="FF0000"/>
          </w:rPr>
          <w:lastRenderedPageBreak/>
          <w:t xml:space="preserve">&lt; </w:t>
        </w:r>
        <w:r>
          <w:rPr>
            <w:rFonts w:eastAsia="宋体" w:cs="Arial" w:hint="eastAsia"/>
            <w:color w:val="FF0000"/>
            <w:lang w:val="en-US" w:eastAsia="zh-CN"/>
          </w:rPr>
          <w:t>START</w:t>
        </w:r>
        <w:r>
          <w:rPr>
            <w:rFonts w:cs="Arial"/>
            <w:color w:val="FF0000"/>
          </w:rPr>
          <w:t xml:space="preserve"> OF CHANGE</w:t>
        </w:r>
        <w:r>
          <w:rPr>
            <w:rFonts w:eastAsia="宋体" w:cs="Arial" w:hint="eastAsia"/>
            <w:color w:val="FF0000"/>
            <w:lang w:val="en-US" w:eastAsia="zh-CN"/>
          </w:rPr>
          <w:t xml:space="preserve"> </w:t>
        </w:r>
        <w:r>
          <w:rPr>
            <w:rFonts w:eastAsia="宋体" w:cs="Arial"/>
            <w:color w:val="FF0000"/>
            <w:lang w:val="en-US" w:eastAsia="zh-CN"/>
          </w:rPr>
          <w:t>4</w:t>
        </w:r>
        <w:r>
          <w:rPr>
            <w:rFonts w:cs="Arial"/>
            <w:color w:val="FF0000"/>
          </w:rPr>
          <w:t>&gt;</w:t>
        </w:r>
      </w:ins>
    </w:p>
    <w:p w:rsidR="00106012" w:rsidRPr="005500B2" w:rsidRDefault="00106012" w:rsidP="00106012">
      <w:pPr>
        <w:pStyle w:val="10"/>
        <w:rPr>
          <w:ins w:id="2215" w:author="Derrick (ZTE)" w:date="2024-05-13T22:41:00Z"/>
          <w:sz w:val="28"/>
          <w:szCs w:val="28"/>
          <w:lang w:eastAsia="zh-CN"/>
        </w:rPr>
      </w:pPr>
      <w:ins w:id="2216" w:author="Derrick (ZTE)" w:date="2024-05-13T22:41:00Z">
        <w:r>
          <w:rPr>
            <w:sz w:val="28"/>
            <w:szCs w:val="28"/>
            <w:lang w:eastAsia="zh-CN"/>
          </w:rPr>
          <w:t>A.</w:t>
        </w:r>
        <w:r w:rsidR="00FF4955">
          <w:rPr>
            <w:sz w:val="28"/>
            <w:szCs w:val="28"/>
            <w:lang w:eastAsia="zh-CN"/>
          </w:rPr>
          <w:t>7</w:t>
        </w:r>
        <w:r>
          <w:rPr>
            <w:sz w:val="28"/>
            <w:szCs w:val="28"/>
            <w:lang w:eastAsia="zh-CN"/>
          </w:rPr>
          <w:t xml:space="preserve">.7.X.1   </w:t>
        </w:r>
        <w:r w:rsidRPr="005500B2">
          <w:rPr>
            <w:sz w:val="28"/>
            <w:szCs w:val="28"/>
            <w:lang w:eastAsia="zh-CN"/>
          </w:rPr>
          <w:t>SA</w:t>
        </w:r>
        <w:r>
          <w:rPr>
            <w:sz w:val="28"/>
            <w:szCs w:val="28"/>
            <w:lang w:eastAsia="zh-CN"/>
          </w:rPr>
          <w:t>:</w:t>
        </w:r>
        <w:r w:rsidRPr="005500B2">
          <w:rPr>
            <w:sz w:val="28"/>
            <w:szCs w:val="28"/>
            <w:lang w:eastAsia="zh-CN"/>
          </w:rPr>
          <w:t xml:space="preserve"> </w:t>
        </w:r>
        <w:r>
          <w:rPr>
            <w:sz w:val="28"/>
            <w:szCs w:val="28"/>
            <w:lang w:eastAsia="zh-CN"/>
          </w:rPr>
          <w:t>PRS-RSRPP measurement accuracy TC with Rx FH in RRC_CONNECTED state in FR2</w:t>
        </w:r>
      </w:ins>
    </w:p>
    <w:p w:rsidR="00B118FC" w:rsidRDefault="00B118FC" w:rsidP="00B118FC">
      <w:pPr>
        <w:pStyle w:val="2"/>
        <w:rPr>
          <w:ins w:id="2217" w:author="Derrick (ZTE)" w:date="2024-05-13T22:42:00Z"/>
          <w:snapToGrid w:val="0"/>
          <w:sz w:val="24"/>
          <w:szCs w:val="24"/>
        </w:rPr>
      </w:pPr>
      <w:ins w:id="2218" w:author="Derrick (ZTE)" w:date="2024-05-13T22:42:00Z">
        <w:r>
          <w:rPr>
            <w:rFonts w:cs="Arial"/>
            <w:bCs/>
            <w:color w:val="FF0000"/>
            <w:sz w:val="24"/>
            <w:szCs w:val="24"/>
            <w:lang w:eastAsia="zh-CN"/>
          </w:rPr>
          <w:t>A.7.7</w:t>
        </w:r>
        <w:r w:rsidRPr="005500B2">
          <w:rPr>
            <w:rFonts w:cs="Arial"/>
            <w:bCs/>
            <w:color w:val="FF0000"/>
            <w:sz w:val="24"/>
            <w:szCs w:val="24"/>
            <w:lang w:eastAsia="zh-CN"/>
          </w:rPr>
          <w:t>.X.1</w:t>
        </w:r>
        <w:r>
          <w:rPr>
            <w:rFonts w:cs="Arial"/>
            <w:bCs/>
            <w:color w:val="FF0000"/>
            <w:sz w:val="24"/>
            <w:szCs w:val="24"/>
            <w:lang w:eastAsia="zh-CN"/>
          </w:rPr>
          <w:t>.1</w:t>
        </w:r>
        <w:r w:rsidRPr="005500B2">
          <w:rPr>
            <w:rFonts w:cs="Arial"/>
            <w:bCs/>
            <w:color w:val="FF0000"/>
            <w:sz w:val="24"/>
            <w:szCs w:val="24"/>
            <w:lang w:eastAsia="zh-CN"/>
          </w:rPr>
          <w:t xml:space="preserve"> </w:t>
        </w:r>
        <w:r>
          <w:rPr>
            <w:rFonts w:cs="Arial"/>
            <w:b/>
            <w:bCs/>
            <w:color w:val="FF0000"/>
            <w:sz w:val="24"/>
            <w:szCs w:val="24"/>
            <w:lang w:eastAsia="zh-CN"/>
          </w:rPr>
          <w:tab/>
        </w:r>
        <w:r w:rsidRPr="005500B2">
          <w:rPr>
            <w:snapToGrid w:val="0"/>
            <w:sz w:val="24"/>
            <w:szCs w:val="24"/>
          </w:rPr>
          <w:t>Test purpose and Environment</w:t>
        </w:r>
      </w:ins>
    </w:p>
    <w:p w:rsidR="00B118FC" w:rsidRPr="00BC2AE5" w:rsidRDefault="00B118FC" w:rsidP="00B118FC">
      <w:pPr>
        <w:spacing w:line="259" w:lineRule="auto"/>
        <w:rPr>
          <w:ins w:id="2219" w:author="Derrick (ZTE)" w:date="2024-05-13T22:42:00Z"/>
        </w:rPr>
      </w:pPr>
      <w:ins w:id="2220" w:author="Derrick (ZTE)" w:date="2024-05-13T22:42:00Z">
        <w:r w:rsidRPr="00BC2AE5">
          <w:t xml:space="preserve">The purpose of this test is to verify that the accuracy of </w:t>
        </w:r>
        <w:r w:rsidRPr="00BC2AE5">
          <w:rPr>
            <w:rFonts w:hint="eastAsia"/>
            <w:lang w:eastAsia="zh-CN"/>
          </w:rPr>
          <w:t>PRS-RSRPP</w:t>
        </w:r>
        <w:r w:rsidRPr="00BC2AE5">
          <w:t xml:space="preserve"> measurement in RRC_CONNECTED is within the specified limits. This test will verify the requirements in clauses </w:t>
        </w:r>
        <w:r w:rsidRPr="00F53F64">
          <w:t>10.1.38.2</w:t>
        </w:r>
        <w:r>
          <w:t>.</w:t>
        </w:r>
      </w:ins>
    </w:p>
    <w:p w:rsidR="00B118FC" w:rsidRDefault="00B118FC" w:rsidP="00B118FC">
      <w:pPr>
        <w:pStyle w:val="2"/>
        <w:rPr>
          <w:ins w:id="2221" w:author="Derrick (ZTE)" w:date="2024-05-13T22:43:00Z"/>
          <w:snapToGrid w:val="0"/>
          <w:sz w:val="24"/>
          <w:szCs w:val="24"/>
        </w:rPr>
      </w:pPr>
      <w:ins w:id="2222" w:author="Derrick (ZTE)" w:date="2024-05-13T22:43:00Z">
        <w:r>
          <w:rPr>
            <w:rFonts w:cs="Arial"/>
            <w:bCs/>
            <w:color w:val="FF0000"/>
            <w:sz w:val="24"/>
            <w:szCs w:val="24"/>
            <w:lang w:eastAsia="zh-CN"/>
          </w:rPr>
          <w:t>A.7.7</w:t>
        </w:r>
        <w:r w:rsidRPr="005500B2">
          <w:rPr>
            <w:rFonts w:cs="Arial"/>
            <w:bCs/>
            <w:color w:val="FF0000"/>
            <w:sz w:val="24"/>
            <w:szCs w:val="24"/>
            <w:lang w:eastAsia="zh-CN"/>
          </w:rPr>
          <w:t>.X.1</w:t>
        </w:r>
        <w:r>
          <w:rPr>
            <w:rFonts w:cs="Arial"/>
            <w:bCs/>
            <w:color w:val="FF0000"/>
            <w:sz w:val="24"/>
            <w:szCs w:val="24"/>
            <w:lang w:eastAsia="zh-CN"/>
          </w:rPr>
          <w:t>.1</w:t>
        </w:r>
        <w:r w:rsidRPr="005500B2">
          <w:rPr>
            <w:rFonts w:cs="Arial"/>
            <w:bCs/>
            <w:color w:val="FF0000"/>
            <w:sz w:val="24"/>
            <w:szCs w:val="24"/>
            <w:lang w:eastAsia="zh-CN"/>
          </w:rPr>
          <w:t xml:space="preserve"> </w:t>
        </w:r>
        <w:r>
          <w:rPr>
            <w:rFonts w:cs="Arial"/>
            <w:b/>
            <w:bCs/>
            <w:color w:val="FF0000"/>
            <w:sz w:val="24"/>
            <w:szCs w:val="24"/>
            <w:lang w:eastAsia="zh-CN"/>
          </w:rPr>
          <w:tab/>
        </w:r>
        <w:r w:rsidRPr="005500B2">
          <w:rPr>
            <w:snapToGrid w:val="0"/>
            <w:sz w:val="24"/>
            <w:szCs w:val="24"/>
          </w:rPr>
          <w:t xml:space="preserve">Test </w:t>
        </w:r>
        <w:r>
          <w:rPr>
            <w:snapToGrid w:val="0"/>
            <w:sz w:val="24"/>
            <w:szCs w:val="24"/>
          </w:rPr>
          <w:t>parameters</w:t>
        </w:r>
      </w:ins>
    </w:p>
    <w:p w:rsidR="00B118FC" w:rsidRPr="00BC2AE5" w:rsidRDefault="00B118FC" w:rsidP="00B118FC">
      <w:pPr>
        <w:spacing w:line="259" w:lineRule="auto"/>
        <w:rPr>
          <w:ins w:id="2223" w:author="Derrick (ZTE)" w:date="2024-05-13T22:43:00Z"/>
        </w:rPr>
      </w:pPr>
      <w:ins w:id="2224" w:author="Derrick (ZTE)" w:date="2024-05-13T22:43:00Z">
        <w:r>
          <w:t>In this set of test cases all cells are on the same carrier frequency. Supported test configurations are shown in Table A.7.7.13.1.2-1. In all test cases, Cell 1 is the PCell. The TCI status for Cell 1 is defined in Table A.3.16.2-1 and TRS configuration for Cell 1 is defined in Table A.3.17.2.1-1.</w:t>
        </w:r>
      </w:ins>
    </w:p>
    <w:p w:rsidR="00B118FC" w:rsidRPr="00BC2AE5" w:rsidRDefault="00B118FC" w:rsidP="00B118FC">
      <w:pPr>
        <w:pStyle w:val="TH"/>
        <w:rPr>
          <w:ins w:id="2225" w:author="Derrick (ZTE)" w:date="2024-05-13T22:43:00Z"/>
        </w:rPr>
      </w:pPr>
      <w:ins w:id="2226" w:author="Derrick (ZTE)" w:date="2024-05-13T22:43:00Z">
        <w:r w:rsidRPr="00BC2AE5">
          <w:t xml:space="preserve">Table </w:t>
        </w:r>
        <w:r w:rsidRPr="00BC2AE5">
          <w:rPr>
            <w:rFonts w:hint="eastAsia"/>
            <w:lang w:eastAsia="zh-CN"/>
          </w:rPr>
          <w:t>A.7.7.</w:t>
        </w:r>
        <w:r>
          <w:rPr>
            <w:lang w:eastAsia="zh-CN"/>
          </w:rPr>
          <w:t>13</w:t>
        </w:r>
        <w:r w:rsidRPr="00BC2AE5">
          <w:t xml:space="preserve">.1.2-1: </w:t>
        </w:r>
        <w:r w:rsidRPr="00BC2AE5">
          <w:rPr>
            <w:rFonts w:hint="eastAsia"/>
            <w:lang w:eastAsia="zh-CN"/>
          </w:rPr>
          <w:t>PRS-RSRPP</w:t>
        </w:r>
        <w:r w:rsidRPr="00BC2AE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118FC" w:rsidRPr="00BC2AE5" w:rsidTr="00B118FC">
        <w:trPr>
          <w:ins w:id="2227" w:author="Derrick (ZTE)" w:date="2024-05-13T22:43:00Z"/>
        </w:trPr>
        <w:tc>
          <w:tcPr>
            <w:tcW w:w="2345" w:type="dxa"/>
            <w:shd w:val="clear" w:color="auto" w:fill="auto"/>
          </w:tcPr>
          <w:p w:rsidR="00B118FC" w:rsidRPr="00BC2AE5" w:rsidRDefault="00B118FC" w:rsidP="005500B2">
            <w:pPr>
              <w:pStyle w:val="TAH"/>
              <w:rPr>
                <w:ins w:id="2228" w:author="Derrick (ZTE)" w:date="2024-05-13T22:43:00Z"/>
              </w:rPr>
            </w:pPr>
            <w:ins w:id="2229" w:author="Derrick (ZTE)" w:date="2024-05-13T22:43:00Z">
              <w:r w:rsidRPr="00BC2AE5">
                <w:t>Configuration</w:t>
              </w:r>
            </w:ins>
          </w:p>
        </w:tc>
        <w:tc>
          <w:tcPr>
            <w:tcW w:w="7284" w:type="dxa"/>
            <w:shd w:val="clear" w:color="auto" w:fill="auto"/>
          </w:tcPr>
          <w:p w:rsidR="00B118FC" w:rsidRPr="00BC2AE5" w:rsidRDefault="00B118FC" w:rsidP="005500B2">
            <w:pPr>
              <w:pStyle w:val="TAH"/>
              <w:rPr>
                <w:ins w:id="2230" w:author="Derrick (ZTE)" w:date="2024-05-13T22:43:00Z"/>
              </w:rPr>
            </w:pPr>
            <w:ins w:id="2231" w:author="Derrick (ZTE)" w:date="2024-05-13T22:43:00Z">
              <w:r w:rsidRPr="00BC2AE5">
                <w:t>Description</w:t>
              </w:r>
            </w:ins>
          </w:p>
        </w:tc>
      </w:tr>
      <w:tr w:rsidR="00B118FC" w:rsidRPr="00BC2AE5" w:rsidTr="00B118FC">
        <w:trPr>
          <w:ins w:id="2232" w:author="Derrick (ZTE)" w:date="2024-05-13T22:43:00Z"/>
        </w:trPr>
        <w:tc>
          <w:tcPr>
            <w:tcW w:w="2345" w:type="dxa"/>
            <w:shd w:val="clear" w:color="auto" w:fill="auto"/>
          </w:tcPr>
          <w:p w:rsidR="00B118FC" w:rsidRPr="00BC2AE5" w:rsidRDefault="00B118FC" w:rsidP="005500B2">
            <w:pPr>
              <w:pStyle w:val="TAL"/>
              <w:rPr>
                <w:ins w:id="2233" w:author="Derrick (ZTE)" w:date="2024-05-13T22:43:00Z"/>
              </w:rPr>
            </w:pPr>
            <w:ins w:id="2234" w:author="Derrick (ZTE)" w:date="2024-05-13T22:43:00Z">
              <w:r w:rsidRPr="00BC2AE5">
                <w:t>1</w:t>
              </w:r>
            </w:ins>
          </w:p>
        </w:tc>
        <w:tc>
          <w:tcPr>
            <w:tcW w:w="7284" w:type="dxa"/>
            <w:shd w:val="clear" w:color="auto" w:fill="auto"/>
          </w:tcPr>
          <w:p w:rsidR="00B118FC" w:rsidRPr="00BC2AE5" w:rsidRDefault="00B118FC" w:rsidP="005500B2">
            <w:pPr>
              <w:pStyle w:val="TAL"/>
              <w:rPr>
                <w:ins w:id="2235" w:author="Derrick (ZTE)" w:date="2024-05-13T22:43:00Z"/>
              </w:rPr>
            </w:pPr>
            <w:ins w:id="2236" w:author="Derrick (ZTE)" w:date="2024-05-13T22:43:00Z">
              <w:r w:rsidRPr="00BC2AE5">
                <w:t xml:space="preserve">120 kHz SSB SCS, </w:t>
              </w:r>
              <w:r>
                <w:rPr>
                  <w:rFonts w:hint="eastAsia"/>
                  <w:lang w:eastAsia="zh-CN"/>
                </w:rPr>
                <w:t>200</w:t>
              </w:r>
              <w:r>
                <w:t> </w:t>
              </w:r>
              <w:r w:rsidRPr="00BC2AE5">
                <w:t>MHz bandwidth, TDD duplex mode</w:t>
              </w:r>
            </w:ins>
          </w:p>
        </w:tc>
      </w:tr>
    </w:tbl>
    <w:p w:rsidR="00B118FC" w:rsidRPr="005500B2" w:rsidRDefault="00B118FC" w:rsidP="00B118FC">
      <w:pPr>
        <w:pStyle w:val="2"/>
        <w:rPr>
          <w:ins w:id="2237" w:author="Derrick (ZTE)" w:date="2024-05-13T22:43:00Z"/>
          <w:rFonts w:cs="Arial"/>
          <w:bCs/>
          <w:color w:val="FF0000"/>
          <w:sz w:val="24"/>
          <w:szCs w:val="24"/>
          <w:lang w:eastAsia="zh-CN"/>
        </w:rPr>
      </w:pPr>
      <w:ins w:id="2238" w:author="Derrick (ZTE)" w:date="2024-05-13T22:43:00Z">
        <w:r>
          <w:rPr>
            <w:rFonts w:cs="Arial"/>
            <w:bCs/>
            <w:color w:val="FF0000"/>
            <w:sz w:val="24"/>
            <w:szCs w:val="24"/>
            <w:lang w:eastAsia="zh-CN"/>
          </w:rPr>
          <w:t>A.7.7</w:t>
        </w:r>
        <w:r w:rsidRPr="005500B2">
          <w:rPr>
            <w:rFonts w:cs="Arial"/>
            <w:bCs/>
            <w:color w:val="FF0000"/>
            <w:sz w:val="24"/>
            <w:szCs w:val="24"/>
            <w:lang w:eastAsia="zh-CN"/>
          </w:rPr>
          <w:t>.X.1</w:t>
        </w:r>
        <w:r>
          <w:rPr>
            <w:rFonts w:cs="Arial"/>
            <w:bCs/>
            <w:color w:val="FF0000"/>
            <w:sz w:val="24"/>
            <w:szCs w:val="24"/>
            <w:lang w:eastAsia="zh-CN"/>
          </w:rPr>
          <w:t>.3</w:t>
        </w:r>
        <w:r w:rsidRPr="005500B2">
          <w:rPr>
            <w:rFonts w:cs="Arial"/>
            <w:bCs/>
            <w:color w:val="FF0000"/>
            <w:sz w:val="24"/>
            <w:szCs w:val="24"/>
            <w:lang w:eastAsia="zh-CN"/>
          </w:rPr>
          <w:t xml:space="preserve"> </w:t>
        </w:r>
        <w:r w:rsidRPr="005500B2">
          <w:rPr>
            <w:rFonts w:cs="Arial"/>
            <w:bCs/>
            <w:color w:val="FF0000"/>
            <w:sz w:val="24"/>
            <w:szCs w:val="24"/>
            <w:lang w:eastAsia="zh-CN"/>
          </w:rPr>
          <w:tab/>
          <w:t>Test requirements</w:t>
        </w:r>
      </w:ins>
    </w:p>
    <w:p w:rsidR="00B118FC" w:rsidRPr="00BC2AE5" w:rsidRDefault="00B118FC" w:rsidP="00B118FC">
      <w:pPr>
        <w:rPr>
          <w:ins w:id="2239" w:author="Derrick (ZTE)" w:date="2024-05-13T22:43:00Z"/>
          <w:lang w:eastAsia="zh-CN"/>
        </w:rPr>
      </w:pPr>
      <w:ins w:id="2240" w:author="Derrick (ZTE)" w:date="2024-05-13T22:43:00Z">
        <w:r>
          <w:t xml:space="preserve">In each test, the absolute PRS-RSRPP measurement for each cell shall fulfil the absolute accuracy requirement in clause </w:t>
        </w:r>
        <w:r w:rsidRPr="00F53F64">
          <w:t>10.1.38.2</w:t>
        </w:r>
        <w:r>
          <w:t xml:space="preserve"> if the reported PRS-RSRPP is in the range shown in table A.7.7.13.1.2-1. </w:t>
        </w:r>
      </w:ins>
    </w:p>
    <w:p w:rsidR="00B118FC" w:rsidRPr="00BC2AE5" w:rsidRDefault="00B118FC" w:rsidP="00B118FC">
      <w:pPr>
        <w:pStyle w:val="TH"/>
        <w:rPr>
          <w:ins w:id="2241" w:author="Derrick (ZTE)" w:date="2024-05-13T22:43:00Z"/>
        </w:rPr>
      </w:pPr>
      <w:ins w:id="2242" w:author="Derrick (ZTE)" w:date="2024-05-13T22:43:00Z">
        <w:r w:rsidRPr="00BC2AE5">
          <w:t xml:space="preserve">Table </w:t>
        </w:r>
        <w:r w:rsidRPr="00BC2AE5">
          <w:rPr>
            <w:rFonts w:hint="eastAsia"/>
            <w:lang w:eastAsia="zh-CN"/>
          </w:rPr>
          <w:t>A.7.7.</w:t>
        </w:r>
        <w:r>
          <w:rPr>
            <w:lang w:eastAsia="zh-CN"/>
          </w:rPr>
          <w:t>13</w:t>
        </w:r>
        <w:r w:rsidRPr="00BC2AE5">
          <w:t xml:space="preserve">.1.3-1: </w:t>
        </w:r>
        <w:r w:rsidRPr="00BC2AE5">
          <w:rPr>
            <w:rFonts w:hint="eastAsia"/>
            <w:lang w:eastAsia="zh-CN"/>
          </w:rPr>
          <w:t>PRS-RSRPP</w:t>
        </w:r>
        <w:r w:rsidRPr="00BC2AE5">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B118FC" w:rsidRPr="00BC2AE5" w:rsidTr="005500B2">
        <w:trPr>
          <w:ins w:id="2243" w:author="Derrick (ZTE)" w:date="2024-05-13T22:43:00Z"/>
        </w:trPr>
        <w:tc>
          <w:tcPr>
            <w:tcW w:w="2481" w:type="dxa"/>
          </w:tcPr>
          <w:p w:rsidR="00B118FC" w:rsidRPr="00BC2AE5" w:rsidRDefault="00B118FC" w:rsidP="005500B2">
            <w:pPr>
              <w:pStyle w:val="TAH"/>
              <w:rPr>
                <w:ins w:id="2244" w:author="Derrick (ZTE)" w:date="2024-05-13T22:43:00Z"/>
              </w:rPr>
            </w:pPr>
          </w:p>
        </w:tc>
        <w:tc>
          <w:tcPr>
            <w:tcW w:w="6869" w:type="dxa"/>
          </w:tcPr>
          <w:p w:rsidR="00B118FC" w:rsidRPr="00BC2AE5" w:rsidRDefault="00B118FC" w:rsidP="005500B2">
            <w:pPr>
              <w:pStyle w:val="TAH"/>
              <w:rPr>
                <w:ins w:id="2245" w:author="Derrick (ZTE)" w:date="2024-05-13T22:43:00Z"/>
              </w:rPr>
            </w:pPr>
            <w:ins w:id="2246" w:author="Derrick (ZTE)" w:date="2024-05-13T22:43:00Z">
              <w:r w:rsidRPr="00BC2AE5">
                <w:t>Test requirement</w:t>
              </w:r>
              <w:r w:rsidRPr="00BC2AE5">
                <w:rPr>
                  <w:vertAlign w:val="superscript"/>
                </w:rPr>
                <w:t xml:space="preserve"> Notes1,2,3</w:t>
              </w:r>
            </w:ins>
          </w:p>
        </w:tc>
      </w:tr>
      <w:tr w:rsidR="00B118FC" w:rsidRPr="00BC2AE5" w:rsidTr="005500B2">
        <w:trPr>
          <w:ins w:id="2247" w:author="Derrick (ZTE)" w:date="2024-05-13T22:43:00Z"/>
        </w:trPr>
        <w:tc>
          <w:tcPr>
            <w:tcW w:w="2481" w:type="dxa"/>
          </w:tcPr>
          <w:p w:rsidR="00B118FC" w:rsidRPr="00BC2AE5" w:rsidRDefault="00B118FC" w:rsidP="005500B2">
            <w:pPr>
              <w:pStyle w:val="TAC"/>
              <w:rPr>
                <w:ins w:id="2248" w:author="Derrick (ZTE)" w:date="2024-05-13T22:43:00Z"/>
              </w:rPr>
            </w:pPr>
            <w:ins w:id="2249" w:author="Derrick (ZTE)" w:date="2024-05-13T22:43:00Z">
              <w:r w:rsidRPr="00BC2AE5">
                <w:t>Cell 1</w:t>
              </w:r>
            </w:ins>
          </w:p>
        </w:tc>
        <w:tc>
          <w:tcPr>
            <w:tcW w:w="6869" w:type="dxa"/>
          </w:tcPr>
          <w:p w:rsidR="00B118FC" w:rsidRPr="00BC2AE5" w:rsidRDefault="00B118FC" w:rsidP="005500B2">
            <w:pPr>
              <w:pStyle w:val="TAC"/>
              <w:rPr>
                <w:ins w:id="2250" w:author="Derrick (ZTE)" w:date="2024-05-13T22:43:00Z"/>
                <w:rFonts w:cs="Arial"/>
                <w:szCs w:val="18"/>
              </w:rPr>
            </w:pPr>
            <w:ins w:id="2251" w:author="Derrick (ZTE)" w:date="2024-05-13T22:43:00Z">
              <w:r w:rsidRPr="00BC2AE5">
                <w:rPr>
                  <w:rFonts w:cs="Arial" w:hint="eastAsia"/>
                  <w:szCs w:val="18"/>
                  <w:lang w:val="en-US" w:eastAsia="zh-CN"/>
                </w:rPr>
                <w:t>PRS</w:t>
              </w:r>
              <w:r w:rsidRPr="00BC2AE5">
                <w:rPr>
                  <w:rFonts w:cs="Arial"/>
                  <w:szCs w:val="18"/>
                </w:rPr>
                <w:t>_RP1 -δ +G</w:t>
              </w:r>
              <w:r w:rsidRPr="00BC2AE5">
                <w:rPr>
                  <w:rFonts w:cs="Arial"/>
                  <w:szCs w:val="18"/>
                  <w:vertAlign w:val="subscript"/>
                </w:rPr>
                <w:t>min</w:t>
              </w:r>
              <w:r w:rsidRPr="00BC2AE5">
                <w:rPr>
                  <w:rFonts w:cs="Arial"/>
                  <w:szCs w:val="18"/>
                </w:rPr>
                <w:t xml:space="preserve"> ≤ Reported RSRP(dBm) ≤ </w:t>
              </w:r>
              <w:r w:rsidRPr="00BC2AE5">
                <w:rPr>
                  <w:rFonts w:cs="Arial" w:hint="eastAsia"/>
                  <w:szCs w:val="18"/>
                  <w:lang w:val="en-US" w:eastAsia="zh-CN"/>
                </w:rPr>
                <w:t>PRS</w:t>
              </w:r>
              <w:r w:rsidRPr="00BC2AE5">
                <w:rPr>
                  <w:rFonts w:cs="Arial"/>
                  <w:szCs w:val="18"/>
                </w:rPr>
                <w:t>_RP1 +δ +G</w:t>
              </w:r>
              <w:r w:rsidRPr="00BC2AE5">
                <w:rPr>
                  <w:rFonts w:cs="Arial"/>
                  <w:szCs w:val="18"/>
                  <w:vertAlign w:val="subscript"/>
                </w:rPr>
                <w:t>max</w:t>
              </w:r>
            </w:ins>
          </w:p>
        </w:tc>
      </w:tr>
      <w:tr w:rsidR="00B118FC" w:rsidRPr="00BC2AE5" w:rsidTr="005500B2">
        <w:trPr>
          <w:ins w:id="2252" w:author="Derrick (ZTE)" w:date="2024-05-13T22:43:00Z"/>
        </w:trPr>
        <w:tc>
          <w:tcPr>
            <w:tcW w:w="2481" w:type="dxa"/>
          </w:tcPr>
          <w:p w:rsidR="00B118FC" w:rsidRPr="00BC2AE5" w:rsidRDefault="00B118FC" w:rsidP="005500B2">
            <w:pPr>
              <w:pStyle w:val="TAC"/>
              <w:rPr>
                <w:ins w:id="2253" w:author="Derrick (ZTE)" w:date="2024-05-13T22:43:00Z"/>
              </w:rPr>
            </w:pPr>
            <w:ins w:id="2254" w:author="Derrick (ZTE)" w:date="2024-05-13T22:43:00Z">
              <w:r w:rsidRPr="00BC2AE5">
                <w:t>Cell 2</w:t>
              </w:r>
            </w:ins>
          </w:p>
        </w:tc>
        <w:tc>
          <w:tcPr>
            <w:tcW w:w="6869" w:type="dxa"/>
          </w:tcPr>
          <w:p w:rsidR="00B118FC" w:rsidRPr="00BC2AE5" w:rsidRDefault="00B118FC" w:rsidP="005500B2">
            <w:pPr>
              <w:pStyle w:val="TAC"/>
              <w:rPr>
                <w:ins w:id="2255" w:author="Derrick (ZTE)" w:date="2024-05-13T22:43:00Z"/>
                <w:rFonts w:cs="Arial"/>
                <w:szCs w:val="18"/>
              </w:rPr>
            </w:pPr>
            <w:ins w:id="2256" w:author="Derrick (ZTE)" w:date="2024-05-13T22:43:00Z">
              <w:r w:rsidRPr="00BC2AE5">
                <w:rPr>
                  <w:rFonts w:cs="Arial" w:hint="eastAsia"/>
                  <w:szCs w:val="18"/>
                  <w:lang w:val="en-US" w:eastAsia="zh-CN"/>
                </w:rPr>
                <w:t>PRS</w:t>
              </w:r>
              <w:r w:rsidRPr="00BC2AE5">
                <w:rPr>
                  <w:rFonts w:cs="Arial"/>
                  <w:szCs w:val="18"/>
                </w:rPr>
                <w:t>_RP2 -δ +G</w:t>
              </w:r>
              <w:r w:rsidRPr="00BC2AE5">
                <w:rPr>
                  <w:rFonts w:cs="Arial"/>
                  <w:szCs w:val="18"/>
                  <w:vertAlign w:val="subscript"/>
                </w:rPr>
                <w:t>min</w:t>
              </w:r>
              <w:r w:rsidRPr="00BC2AE5">
                <w:rPr>
                  <w:rFonts w:cs="Arial"/>
                  <w:szCs w:val="18"/>
                </w:rPr>
                <w:t xml:space="preserve"> ≤ Reported RSRP(dBm) ≤ </w:t>
              </w:r>
              <w:r w:rsidRPr="00BC2AE5">
                <w:rPr>
                  <w:rFonts w:cs="Arial" w:hint="eastAsia"/>
                  <w:szCs w:val="18"/>
                  <w:lang w:val="en-US" w:eastAsia="zh-CN"/>
                </w:rPr>
                <w:t>PRS</w:t>
              </w:r>
              <w:r w:rsidRPr="00BC2AE5">
                <w:rPr>
                  <w:rFonts w:cs="Arial"/>
                  <w:szCs w:val="18"/>
                </w:rPr>
                <w:t>_RP2 +δ +G</w:t>
              </w:r>
              <w:r w:rsidRPr="00BC2AE5">
                <w:rPr>
                  <w:rFonts w:cs="Arial"/>
                  <w:szCs w:val="18"/>
                  <w:vertAlign w:val="subscript"/>
                </w:rPr>
                <w:t>max</w:t>
              </w:r>
            </w:ins>
          </w:p>
        </w:tc>
      </w:tr>
      <w:tr w:rsidR="00B118FC" w:rsidRPr="00BC2AE5" w:rsidTr="005500B2">
        <w:trPr>
          <w:ins w:id="2257" w:author="Derrick (ZTE)" w:date="2024-05-13T22:43:00Z"/>
        </w:trPr>
        <w:tc>
          <w:tcPr>
            <w:tcW w:w="9350" w:type="dxa"/>
            <w:gridSpan w:val="2"/>
          </w:tcPr>
          <w:p w:rsidR="00B118FC" w:rsidRPr="00BC2AE5" w:rsidRDefault="00B118FC" w:rsidP="005500B2">
            <w:pPr>
              <w:pStyle w:val="TAN"/>
              <w:rPr>
                <w:ins w:id="2258" w:author="Derrick (ZTE)" w:date="2024-05-13T22:43:00Z"/>
                <w:lang w:val="en-US" w:eastAsia="zh-CN"/>
              </w:rPr>
            </w:pPr>
            <w:ins w:id="2259" w:author="Derrick (ZTE)" w:date="2024-05-13T22:43:00Z">
              <w:r w:rsidRPr="00BC2AE5">
                <w:t>Note 1:</w:t>
              </w:r>
              <w:r w:rsidRPr="00BC2AE5">
                <w:rPr>
                  <w:rFonts w:cs="Arial"/>
                </w:rPr>
                <w:t xml:space="preserve"> </w:t>
              </w:r>
              <w:r w:rsidRPr="00BC2AE5">
                <w:rPr>
                  <w:rFonts w:cs="Arial"/>
                </w:rPr>
                <w:tab/>
              </w:r>
              <w:r w:rsidRPr="00BC2AE5">
                <w:rPr>
                  <w:rFonts w:cs="Arial" w:hint="eastAsia"/>
                  <w:szCs w:val="18"/>
                  <w:lang w:val="en-US" w:eastAsia="zh-CN"/>
                </w:rPr>
                <w:t>PRS</w:t>
              </w:r>
              <w:r w:rsidRPr="00BC2AE5">
                <w:t>_RPn is the  equivalent power received by an antenna with 0dBi gain at the centre of the quiet zone configured in the test for the cell n under consideration</w:t>
              </w:r>
              <w:r w:rsidRPr="00BC2AE5">
                <w:rPr>
                  <w:rFonts w:hint="eastAsia"/>
                  <w:lang w:val="en-US" w:eastAsia="zh-CN"/>
                </w:rPr>
                <w:t>.</w:t>
              </w:r>
            </w:ins>
          </w:p>
          <w:p w:rsidR="00B118FC" w:rsidRPr="00BC2AE5" w:rsidRDefault="00B118FC" w:rsidP="005500B2">
            <w:pPr>
              <w:pStyle w:val="TAN"/>
              <w:rPr>
                <w:ins w:id="2260" w:author="Derrick (ZTE)" w:date="2024-05-13T22:43:00Z"/>
                <w:lang w:val="en-US" w:eastAsia="zh-CN"/>
              </w:rPr>
            </w:pPr>
            <w:ins w:id="2261" w:author="Derrick (ZTE)" w:date="2024-05-13T22:43:00Z">
              <w:r w:rsidRPr="00BC2AE5">
                <w:t>Note 2:</w:t>
              </w:r>
              <w:r w:rsidRPr="00BC2AE5">
                <w:rPr>
                  <w:rFonts w:cs="Arial"/>
                </w:rPr>
                <w:t xml:space="preserve"> </w:t>
              </w:r>
              <w:r w:rsidRPr="00BC2AE5">
                <w:rPr>
                  <w:rFonts w:cs="Arial"/>
                </w:rPr>
                <w:tab/>
              </w:r>
              <w:r w:rsidRPr="00BC2AE5">
                <w:t>δ is the RSRP absolute accuracy requirement from Table 10.1.</w:t>
              </w:r>
              <w:r w:rsidRPr="00BC2AE5">
                <w:rPr>
                  <w:rFonts w:hint="eastAsia"/>
                  <w:lang w:val="en-US" w:eastAsia="zh-CN"/>
                </w:rPr>
                <w:t>24</w:t>
              </w:r>
              <w:r w:rsidRPr="00BC2AE5">
                <w:t>.</w:t>
              </w:r>
              <w:r w:rsidRPr="00BC2AE5">
                <w:rPr>
                  <w:rFonts w:hint="eastAsia"/>
                  <w:lang w:val="en-US" w:eastAsia="zh-CN"/>
                </w:rPr>
                <w:t>2</w:t>
              </w:r>
              <w:r w:rsidRPr="00BC2AE5">
                <w:t>.</w:t>
              </w:r>
              <w:r w:rsidRPr="00BC2AE5">
                <w:rPr>
                  <w:rFonts w:hint="eastAsia"/>
                  <w:lang w:val="en-US" w:eastAsia="zh-CN"/>
                </w:rPr>
                <w:t>1</w:t>
              </w:r>
              <w:r w:rsidRPr="00BC2AE5">
                <w:t>-</w:t>
              </w:r>
              <w:r w:rsidRPr="00BC2AE5">
                <w:rPr>
                  <w:rFonts w:hint="eastAsia"/>
                  <w:lang w:val="en-US" w:eastAsia="zh-CN"/>
                </w:rPr>
                <w:t>2</w:t>
              </w:r>
              <w:r w:rsidRPr="00BC2AE5">
                <w:t>, selected according to the Io used in the test</w:t>
              </w:r>
              <w:r w:rsidRPr="00BC2AE5">
                <w:rPr>
                  <w:rFonts w:hint="eastAsia"/>
                  <w:lang w:val="en-US" w:eastAsia="zh-CN"/>
                </w:rPr>
                <w:t>.</w:t>
              </w:r>
            </w:ins>
          </w:p>
          <w:p w:rsidR="00B118FC" w:rsidRPr="00BC2AE5" w:rsidRDefault="00B118FC" w:rsidP="005500B2">
            <w:pPr>
              <w:pStyle w:val="TAN"/>
              <w:rPr>
                <w:ins w:id="2262" w:author="Derrick (ZTE)" w:date="2024-05-13T22:43:00Z"/>
              </w:rPr>
            </w:pPr>
            <w:ins w:id="2263" w:author="Derrick (ZTE)" w:date="2024-05-13T22:43:00Z">
              <w:r w:rsidRPr="00BC2AE5">
                <w:t xml:space="preserve">Note 3: </w:t>
              </w:r>
              <w:r w:rsidRPr="00BC2AE5">
                <w:tab/>
                <w:t>G</w:t>
              </w:r>
              <w:r w:rsidRPr="00BC2AE5">
                <w:rPr>
                  <w:vertAlign w:val="subscript"/>
                </w:rPr>
                <w:t>min</w:t>
              </w:r>
              <w:r w:rsidRPr="00BC2AE5">
                <w:t xml:space="preserve"> and G</w:t>
              </w:r>
              <w:r w:rsidRPr="00BC2AE5">
                <w:rPr>
                  <w:vertAlign w:val="subscript"/>
                </w:rPr>
                <w:t>max</w:t>
              </w:r>
              <w:r w:rsidRPr="00BC2AE5">
                <w:t xml:space="preserve"> are the minimum and maximum UE gain values from Table B.2.1.</w:t>
              </w:r>
              <w:r w:rsidRPr="00BC2AE5">
                <w:rPr>
                  <w:rFonts w:hint="eastAsia"/>
                  <w:lang w:eastAsia="zh-CN"/>
                </w:rPr>
                <w:t>6</w:t>
              </w:r>
              <w:r w:rsidRPr="00BC2AE5">
                <w:t>.1-1, selected according to the UE power class</w:t>
              </w:r>
            </w:ins>
          </w:p>
        </w:tc>
      </w:tr>
    </w:tbl>
    <w:p w:rsidR="00B118FC" w:rsidRDefault="00B118FC" w:rsidP="00B118FC">
      <w:pPr>
        <w:rPr>
          <w:ins w:id="2264" w:author="Derrick (ZTE)" w:date="2024-05-13T22:43:00Z"/>
          <w:noProof/>
        </w:rPr>
      </w:pPr>
    </w:p>
    <w:p w:rsidR="00B118FC" w:rsidRPr="00B118FC" w:rsidRDefault="00B118FC" w:rsidP="00B118FC">
      <w:pPr>
        <w:spacing w:line="259" w:lineRule="auto"/>
        <w:rPr>
          <w:ins w:id="2265" w:author="Derrick (ZTE)" w:date="2024-05-13T22:43:00Z"/>
        </w:rPr>
      </w:pPr>
    </w:p>
    <w:p w:rsidR="00B118FC" w:rsidRPr="00BC2AE5" w:rsidRDefault="00B118FC" w:rsidP="00B118FC">
      <w:pPr>
        <w:pStyle w:val="TH"/>
        <w:rPr>
          <w:ins w:id="2266" w:author="Derrick (ZTE)" w:date="2024-05-13T22:43:00Z"/>
        </w:rPr>
      </w:pPr>
      <w:ins w:id="2267" w:author="Derrick (ZTE)" w:date="2024-05-13T22:43:00Z">
        <w:r w:rsidRPr="00BC2AE5">
          <w:lastRenderedPageBreak/>
          <w:t xml:space="preserve">Table </w:t>
        </w:r>
        <w:r w:rsidRPr="00BC2AE5">
          <w:rPr>
            <w:rFonts w:hint="eastAsia"/>
            <w:lang w:eastAsia="zh-CN"/>
          </w:rPr>
          <w:t>A.7.7.</w:t>
        </w:r>
        <w:r>
          <w:rPr>
            <w:lang w:eastAsia="zh-CN"/>
          </w:rPr>
          <w:t>13</w:t>
        </w:r>
        <w:r w:rsidRPr="00BC2AE5">
          <w:t xml:space="preserve">.1.2-2: </w:t>
        </w:r>
        <w:r w:rsidRPr="00BC2AE5">
          <w:rPr>
            <w:rFonts w:hint="eastAsia"/>
            <w:lang w:eastAsia="zh-CN"/>
          </w:rPr>
          <w:t>PRS-RSRPP</w:t>
        </w:r>
        <w:r w:rsidRPr="00BC2AE5">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B118FC" w:rsidRPr="00BC2AE5" w:rsidTr="005500B2">
        <w:trPr>
          <w:jc w:val="center"/>
          <w:ins w:id="2268" w:author="Derrick (ZTE)" w:date="2024-05-13T22:43:00Z"/>
        </w:trPr>
        <w:tc>
          <w:tcPr>
            <w:tcW w:w="3043" w:type="dxa"/>
            <w:tcBorders>
              <w:top w:val="single" w:sz="4" w:space="0" w:color="auto"/>
              <w:left w:val="single" w:sz="4" w:space="0" w:color="auto"/>
              <w:bottom w:val="nil"/>
              <w:right w:val="single" w:sz="4" w:space="0" w:color="auto"/>
            </w:tcBorders>
            <w:shd w:val="clear" w:color="auto" w:fill="auto"/>
            <w:vAlign w:val="center"/>
          </w:tcPr>
          <w:p w:rsidR="00B118FC" w:rsidRPr="00BC2AE5" w:rsidRDefault="00B118FC" w:rsidP="005500B2">
            <w:pPr>
              <w:pStyle w:val="TAH"/>
              <w:rPr>
                <w:ins w:id="2269" w:author="Derrick (ZTE)" w:date="2024-05-13T22:43:00Z"/>
              </w:rPr>
            </w:pPr>
            <w:ins w:id="2270" w:author="Derrick (ZTE)" w:date="2024-05-13T22:43:00Z">
              <w:r w:rsidRPr="00BC2AE5">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rsidR="00B118FC" w:rsidRPr="00BC2AE5" w:rsidRDefault="00B118FC" w:rsidP="005500B2">
            <w:pPr>
              <w:pStyle w:val="TAH"/>
              <w:rPr>
                <w:ins w:id="2271" w:author="Derrick (ZTE)" w:date="2024-05-13T22:43:00Z"/>
              </w:rPr>
            </w:pPr>
            <w:ins w:id="2272" w:author="Derrick (ZTE)" w:date="2024-05-13T22:43:00Z">
              <w:r w:rsidRPr="00BC2AE5">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rsidR="00B118FC" w:rsidRPr="00BC2AE5" w:rsidRDefault="00B118FC" w:rsidP="005500B2">
            <w:pPr>
              <w:pStyle w:val="TAH"/>
              <w:rPr>
                <w:ins w:id="2273" w:author="Derrick (ZTE)" w:date="2024-05-13T22:43:00Z"/>
              </w:rPr>
            </w:pPr>
            <w:ins w:id="2274" w:author="Derrick (ZTE)" w:date="2024-05-13T22:43:00Z">
              <w:r w:rsidRPr="00BC2AE5">
                <w:t>T</w:t>
              </w:r>
              <w:r w:rsidRPr="00BC2AE5">
                <w:rPr>
                  <w:rFonts w:hint="eastAsia"/>
                  <w:lang w:eastAsia="zh-CN"/>
                </w:rPr>
                <w:t xml:space="preserve">est </w:t>
              </w:r>
              <w:r w:rsidRPr="00BC2AE5">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118FC" w:rsidRPr="00BC2AE5" w:rsidRDefault="00B118FC" w:rsidP="005500B2">
            <w:pPr>
              <w:pStyle w:val="TAH"/>
              <w:rPr>
                <w:ins w:id="2275" w:author="Derrick (ZTE)" w:date="2024-05-13T22:43:00Z"/>
              </w:rPr>
            </w:pPr>
            <w:ins w:id="2276" w:author="Derrick (ZTE)" w:date="2024-05-13T22:43:00Z">
              <w:r w:rsidRPr="00BC2AE5">
                <w:t>T</w:t>
              </w:r>
              <w:r w:rsidRPr="00BC2AE5">
                <w:rPr>
                  <w:rFonts w:hint="eastAsia"/>
                  <w:lang w:eastAsia="zh-CN"/>
                </w:rPr>
                <w:t xml:space="preserve">est </w:t>
              </w:r>
              <w:r w:rsidRPr="00BC2AE5">
                <w:t>2</w:t>
              </w:r>
            </w:ins>
          </w:p>
        </w:tc>
      </w:tr>
      <w:tr w:rsidR="00B118FC" w:rsidRPr="00BC2AE5" w:rsidTr="005500B2">
        <w:trPr>
          <w:jc w:val="center"/>
          <w:ins w:id="2277" w:author="Derrick (ZTE)" w:date="2024-05-13T22:43:00Z"/>
        </w:trPr>
        <w:tc>
          <w:tcPr>
            <w:tcW w:w="3043" w:type="dxa"/>
            <w:tcBorders>
              <w:top w:val="nil"/>
              <w:left w:val="single" w:sz="4" w:space="0" w:color="auto"/>
              <w:bottom w:val="single" w:sz="4" w:space="0" w:color="auto"/>
              <w:right w:val="single" w:sz="4" w:space="0" w:color="auto"/>
            </w:tcBorders>
            <w:shd w:val="clear" w:color="auto" w:fill="auto"/>
            <w:vAlign w:val="center"/>
          </w:tcPr>
          <w:p w:rsidR="00B118FC" w:rsidRPr="00BC2AE5" w:rsidRDefault="00B118FC" w:rsidP="005500B2">
            <w:pPr>
              <w:pStyle w:val="TAH"/>
              <w:rPr>
                <w:ins w:id="2278" w:author="Derrick (ZTE)" w:date="2024-05-13T22:43:00Z"/>
              </w:rPr>
            </w:pPr>
          </w:p>
        </w:tc>
        <w:tc>
          <w:tcPr>
            <w:tcW w:w="780" w:type="dxa"/>
            <w:tcBorders>
              <w:top w:val="nil"/>
              <w:left w:val="single" w:sz="4" w:space="0" w:color="auto"/>
              <w:bottom w:val="single" w:sz="4" w:space="0" w:color="auto"/>
              <w:right w:val="single" w:sz="4" w:space="0" w:color="auto"/>
            </w:tcBorders>
            <w:shd w:val="clear" w:color="auto" w:fill="auto"/>
            <w:vAlign w:val="center"/>
          </w:tcPr>
          <w:p w:rsidR="00B118FC" w:rsidRPr="00BC2AE5" w:rsidRDefault="00B118FC" w:rsidP="005500B2">
            <w:pPr>
              <w:pStyle w:val="TAH"/>
              <w:rPr>
                <w:ins w:id="2279" w:author="Derrick (ZTE)" w:date="2024-05-13T22:43:00Z"/>
              </w:rPr>
            </w:pPr>
          </w:p>
        </w:tc>
        <w:tc>
          <w:tcPr>
            <w:tcW w:w="1559" w:type="dxa"/>
            <w:tcBorders>
              <w:top w:val="single" w:sz="4" w:space="0" w:color="auto"/>
              <w:left w:val="single" w:sz="4" w:space="0" w:color="auto"/>
              <w:bottom w:val="single" w:sz="4" w:space="0" w:color="auto"/>
              <w:right w:val="single" w:sz="4" w:space="0" w:color="auto"/>
            </w:tcBorders>
            <w:vAlign w:val="center"/>
          </w:tcPr>
          <w:p w:rsidR="00B118FC" w:rsidRPr="00BC2AE5" w:rsidRDefault="00B118FC" w:rsidP="005500B2">
            <w:pPr>
              <w:pStyle w:val="TAH"/>
              <w:rPr>
                <w:ins w:id="2280" w:author="Derrick (ZTE)" w:date="2024-05-13T22:43:00Z"/>
              </w:rPr>
            </w:pPr>
            <w:ins w:id="2281" w:author="Derrick (ZTE)" w:date="2024-05-13T22:43:00Z">
              <w:r w:rsidRPr="00BC2AE5">
                <w:t>Cell 1</w:t>
              </w:r>
            </w:ins>
          </w:p>
        </w:tc>
        <w:tc>
          <w:tcPr>
            <w:tcW w:w="1417" w:type="dxa"/>
            <w:tcBorders>
              <w:top w:val="single" w:sz="4" w:space="0" w:color="auto"/>
              <w:left w:val="single" w:sz="4" w:space="0" w:color="auto"/>
              <w:bottom w:val="single" w:sz="4" w:space="0" w:color="auto"/>
              <w:right w:val="single" w:sz="4" w:space="0" w:color="auto"/>
            </w:tcBorders>
            <w:vAlign w:val="center"/>
          </w:tcPr>
          <w:p w:rsidR="00B118FC" w:rsidRPr="00BC2AE5" w:rsidRDefault="00B118FC" w:rsidP="005500B2">
            <w:pPr>
              <w:pStyle w:val="TAH"/>
              <w:rPr>
                <w:ins w:id="2282" w:author="Derrick (ZTE)" w:date="2024-05-13T22:43:00Z"/>
              </w:rPr>
            </w:pPr>
            <w:ins w:id="2283" w:author="Derrick (ZTE)" w:date="2024-05-13T22:43:00Z">
              <w:r w:rsidRPr="00BC2AE5">
                <w:t>Cell 2</w:t>
              </w:r>
            </w:ins>
          </w:p>
        </w:tc>
        <w:tc>
          <w:tcPr>
            <w:tcW w:w="1701" w:type="dxa"/>
            <w:tcBorders>
              <w:top w:val="single" w:sz="4" w:space="0" w:color="auto"/>
              <w:left w:val="single" w:sz="4" w:space="0" w:color="auto"/>
              <w:bottom w:val="single" w:sz="4" w:space="0" w:color="auto"/>
              <w:right w:val="single" w:sz="4" w:space="0" w:color="auto"/>
            </w:tcBorders>
            <w:vAlign w:val="center"/>
          </w:tcPr>
          <w:p w:rsidR="00B118FC" w:rsidRPr="00BC2AE5" w:rsidRDefault="00B118FC" w:rsidP="005500B2">
            <w:pPr>
              <w:pStyle w:val="TAH"/>
              <w:rPr>
                <w:ins w:id="2284" w:author="Derrick (ZTE)" w:date="2024-05-13T22:43:00Z"/>
              </w:rPr>
            </w:pPr>
            <w:ins w:id="2285" w:author="Derrick (ZTE)" w:date="2024-05-13T22:43:00Z">
              <w:r w:rsidRPr="00BC2AE5">
                <w:t>Cell 1</w:t>
              </w:r>
            </w:ins>
          </w:p>
        </w:tc>
        <w:tc>
          <w:tcPr>
            <w:tcW w:w="1134" w:type="dxa"/>
            <w:tcBorders>
              <w:top w:val="single" w:sz="4" w:space="0" w:color="auto"/>
              <w:left w:val="single" w:sz="4" w:space="0" w:color="auto"/>
              <w:bottom w:val="single" w:sz="4" w:space="0" w:color="auto"/>
              <w:right w:val="single" w:sz="4" w:space="0" w:color="auto"/>
            </w:tcBorders>
            <w:vAlign w:val="center"/>
          </w:tcPr>
          <w:p w:rsidR="00B118FC" w:rsidRPr="00BC2AE5" w:rsidRDefault="00B118FC" w:rsidP="005500B2">
            <w:pPr>
              <w:pStyle w:val="TAH"/>
              <w:rPr>
                <w:ins w:id="2286" w:author="Derrick (ZTE)" w:date="2024-05-13T22:43:00Z"/>
              </w:rPr>
            </w:pPr>
            <w:ins w:id="2287" w:author="Derrick (ZTE)" w:date="2024-05-13T22:43:00Z">
              <w:r w:rsidRPr="00BC2AE5">
                <w:t>Cell 2</w:t>
              </w:r>
            </w:ins>
          </w:p>
        </w:tc>
      </w:tr>
      <w:tr w:rsidR="00B118FC" w:rsidRPr="00BC2AE5" w:rsidTr="005500B2">
        <w:trPr>
          <w:jc w:val="center"/>
          <w:ins w:id="2288"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289" w:author="Derrick (ZTE)" w:date="2024-05-13T22:43:00Z"/>
              </w:rPr>
            </w:pPr>
            <w:ins w:id="2290" w:author="Derrick (ZTE)" w:date="2024-05-13T22:43:00Z">
              <w:r w:rsidRPr="00BC2AE5">
                <w:t>Cell ID</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291" w:author="Derrick (ZTE)" w:date="2024-05-13T22:43:00Z"/>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292" w:author="Derrick (ZTE)" w:date="2024-05-13T22:43:00Z"/>
              </w:rPr>
            </w:pPr>
            <w:ins w:id="2293" w:author="Derrick (ZTE)" w:date="2024-05-13T22:43:00Z">
              <w:r w:rsidRPr="00BC2AE5">
                <w:t>489</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294" w:author="Derrick (ZTE)" w:date="2024-05-13T22:43:00Z"/>
              </w:rPr>
            </w:pPr>
            <w:ins w:id="2295" w:author="Derrick (ZTE)" w:date="2024-05-13T22:43:00Z">
              <w:r w:rsidRPr="00BC2AE5">
                <w:t>0</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296" w:author="Derrick (ZTE)" w:date="2024-05-13T22:43:00Z"/>
              </w:rPr>
            </w:pPr>
            <w:ins w:id="2297" w:author="Derrick (ZTE)" w:date="2024-05-13T22:43:00Z">
              <w:r w:rsidRPr="00BC2AE5">
                <w:t>489</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298" w:author="Derrick (ZTE)" w:date="2024-05-13T22:43:00Z"/>
              </w:rPr>
            </w:pPr>
            <w:ins w:id="2299" w:author="Derrick (ZTE)" w:date="2024-05-13T22:43:00Z">
              <w:r w:rsidRPr="00BC2AE5">
                <w:t>0</w:t>
              </w:r>
            </w:ins>
          </w:p>
        </w:tc>
      </w:tr>
      <w:tr w:rsidR="00B118FC" w:rsidRPr="00BC2AE5" w:rsidTr="005500B2">
        <w:trPr>
          <w:jc w:val="center"/>
          <w:ins w:id="2300"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301" w:author="Derrick (ZTE)" w:date="2024-05-13T22:43:00Z"/>
              </w:rPr>
            </w:pPr>
            <w:ins w:id="2302" w:author="Derrick (ZTE)" w:date="2024-05-13T22:43:00Z">
              <w:r w:rsidRPr="00BC2AE5">
                <w:t>SSB ARFCN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03" w:author="Derrick (ZTE)" w:date="2024-05-13T22:43:00Z"/>
              </w:rPr>
            </w:pPr>
          </w:p>
        </w:tc>
        <w:tc>
          <w:tcPr>
            <w:tcW w:w="2976"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04" w:author="Derrick (ZTE)" w:date="2024-05-13T22:43:00Z"/>
              </w:rPr>
            </w:pPr>
            <w:ins w:id="2305" w:author="Derrick (ZTE)" w:date="2024-05-13T22:43:00Z">
              <w:r w:rsidRPr="00BC2AE5">
                <w:t>freq1</w:t>
              </w:r>
            </w:ins>
          </w:p>
        </w:tc>
        <w:tc>
          <w:tcPr>
            <w:tcW w:w="2835"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06" w:author="Derrick (ZTE)" w:date="2024-05-13T22:43:00Z"/>
              </w:rPr>
            </w:pPr>
            <w:ins w:id="2307" w:author="Derrick (ZTE)" w:date="2024-05-13T22:43:00Z">
              <w:r w:rsidRPr="00BC2AE5">
                <w:t>freq1</w:t>
              </w:r>
            </w:ins>
          </w:p>
        </w:tc>
      </w:tr>
      <w:tr w:rsidR="00B118FC" w:rsidRPr="00BC2AE5" w:rsidTr="005500B2">
        <w:trPr>
          <w:jc w:val="center"/>
          <w:ins w:id="2308"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309" w:author="Derrick (ZTE)" w:date="2024-05-13T22:43:00Z"/>
              </w:rPr>
            </w:pPr>
            <w:ins w:id="2310" w:author="Derrick (ZTE)" w:date="2024-05-13T22:43:00Z">
              <w:r w:rsidRPr="00BC2AE5">
                <w:t>Duplex mode</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11" w:author="Derrick (ZTE)" w:date="2024-05-13T22:43:00Z"/>
              </w:rPr>
            </w:pPr>
          </w:p>
        </w:tc>
        <w:tc>
          <w:tcPr>
            <w:tcW w:w="2976"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12" w:author="Derrick (ZTE)" w:date="2024-05-13T22:43:00Z"/>
              </w:rPr>
            </w:pPr>
            <w:ins w:id="2313" w:author="Derrick (ZTE)" w:date="2024-05-13T22:43:00Z">
              <w:r w:rsidRPr="00BC2AE5">
                <w:t>TDD</w:t>
              </w:r>
            </w:ins>
          </w:p>
        </w:tc>
        <w:tc>
          <w:tcPr>
            <w:tcW w:w="2835"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14" w:author="Derrick (ZTE)" w:date="2024-05-13T22:43:00Z"/>
              </w:rPr>
            </w:pPr>
            <w:ins w:id="2315" w:author="Derrick (ZTE)" w:date="2024-05-13T22:43:00Z">
              <w:r w:rsidRPr="00BC2AE5">
                <w:t>TDD</w:t>
              </w:r>
            </w:ins>
          </w:p>
        </w:tc>
      </w:tr>
      <w:tr w:rsidR="00B118FC" w:rsidRPr="00BC2AE5" w:rsidTr="005500B2">
        <w:trPr>
          <w:jc w:val="center"/>
          <w:ins w:id="2316"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317" w:author="Derrick (ZTE)" w:date="2024-05-13T22:43:00Z"/>
              </w:rPr>
            </w:pPr>
            <w:ins w:id="2318" w:author="Derrick (ZTE)" w:date="2024-05-13T22:43:00Z">
              <w:r w:rsidRPr="00BC2AE5">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19" w:author="Derrick (ZTE)" w:date="2024-05-13T22:43:00Z"/>
              </w:rPr>
            </w:pPr>
          </w:p>
        </w:tc>
        <w:tc>
          <w:tcPr>
            <w:tcW w:w="2976"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20" w:author="Derrick (ZTE)" w:date="2024-05-13T22:43:00Z"/>
              </w:rPr>
            </w:pPr>
            <w:ins w:id="2321" w:author="Derrick (ZTE)" w:date="2024-05-13T22:43:00Z">
              <w:r w:rsidRPr="00BC2AE5">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22" w:author="Derrick (ZTE)" w:date="2024-05-13T22:43:00Z"/>
              </w:rPr>
            </w:pPr>
            <w:ins w:id="2323" w:author="Derrick (ZTE)" w:date="2024-05-13T22:43:00Z">
              <w:r w:rsidRPr="00BC2AE5">
                <w:rPr>
                  <w:lang w:eastAsia="ja-JP"/>
                </w:rPr>
                <w:t>TDDConf.3.1</w:t>
              </w:r>
            </w:ins>
          </w:p>
        </w:tc>
      </w:tr>
      <w:tr w:rsidR="00B118FC" w:rsidRPr="00BC2AE5" w:rsidTr="005500B2">
        <w:trPr>
          <w:jc w:val="center"/>
          <w:ins w:id="2324"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325" w:author="Derrick (ZTE)" w:date="2024-05-13T22:43:00Z"/>
              </w:rPr>
            </w:pPr>
            <w:ins w:id="2326" w:author="Derrick (ZTE)" w:date="2024-05-13T22:43:00Z">
              <w:r w:rsidRPr="00BC2AE5">
                <w:rPr>
                  <w:rFonts w:eastAsia="Malgun Gothic"/>
                  <w:szCs w:val="18"/>
                </w:rPr>
                <w:t>BW</w:t>
              </w:r>
              <w:r w:rsidRPr="00BC2AE5">
                <w:rPr>
                  <w:rFonts w:eastAsia="Malgun Gothic"/>
                  <w:szCs w:val="18"/>
                  <w:vertAlign w:val="subscript"/>
                </w:rPr>
                <w:t>channel</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27" w:author="Derrick (ZTE)" w:date="2024-05-13T22:43:00Z"/>
              </w:rPr>
            </w:pPr>
            <w:ins w:id="2328" w:author="Derrick (ZTE)" w:date="2024-05-13T22:43:00Z">
              <w:r w:rsidRPr="00BC2AE5">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29" w:author="Derrick (ZTE)" w:date="2024-05-13T22:43:00Z"/>
              </w:rPr>
            </w:pPr>
            <w:ins w:id="2330" w:author="Derrick (ZTE)" w:date="2024-05-13T22:43:00Z">
              <w:r>
                <w:rPr>
                  <w:rFonts w:hint="eastAsia"/>
                  <w:szCs w:val="18"/>
                  <w:lang w:eastAsia="zh-CN"/>
                </w:rPr>
                <w:t>200</w:t>
              </w:r>
              <w:r>
                <w:rPr>
                  <w:rFonts w:eastAsia="Malgun Gothic"/>
                  <w:szCs w:val="18"/>
                </w:rPr>
                <w:t>: N</w:t>
              </w:r>
              <w:r>
                <w:rPr>
                  <w:rFonts w:eastAsia="Malgun Gothic"/>
                  <w:szCs w:val="18"/>
                  <w:vertAlign w:val="subscript"/>
                </w:rPr>
                <w:t>RB,c</w:t>
              </w:r>
              <w:r>
                <w:rPr>
                  <w:rFonts w:eastAsia="Malgun Gothic"/>
                  <w:szCs w:val="18"/>
                </w:rPr>
                <w:t xml:space="preserve"> = </w:t>
              </w:r>
              <w:r>
                <w:rPr>
                  <w:rFonts w:hint="eastAsia"/>
                  <w:szCs w:val="18"/>
                  <w:lang w:eastAsia="zh-CN"/>
                </w:rPr>
                <w:t>132</w:t>
              </w:r>
            </w:ins>
          </w:p>
        </w:tc>
        <w:tc>
          <w:tcPr>
            <w:tcW w:w="2835"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31" w:author="Derrick (ZTE)" w:date="2024-05-13T22:43:00Z"/>
              </w:rPr>
            </w:pPr>
            <w:ins w:id="2332" w:author="Derrick (ZTE)" w:date="2024-05-13T22:43:00Z">
              <w:r>
                <w:rPr>
                  <w:rFonts w:hint="eastAsia"/>
                  <w:szCs w:val="18"/>
                  <w:lang w:eastAsia="zh-CN"/>
                </w:rPr>
                <w:t>200</w:t>
              </w:r>
              <w:r>
                <w:rPr>
                  <w:rFonts w:eastAsia="Malgun Gothic"/>
                  <w:szCs w:val="18"/>
                </w:rPr>
                <w:t>: N</w:t>
              </w:r>
              <w:r>
                <w:rPr>
                  <w:rFonts w:eastAsia="Malgun Gothic"/>
                  <w:szCs w:val="18"/>
                  <w:vertAlign w:val="subscript"/>
                </w:rPr>
                <w:t>RB,c</w:t>
              </w:r>
              <w:r>
                <w:rPr>
                  <w:rFonts w:eastAsia="Malgun Gothic"/>
                  <w:szCs w:val="18"/>
                </w:rPr>
                <w:t xml:space="preserve"> = </w:t>
              </w:r>
              <w:r>
                <w:rPr>
                  <w:rFonts w:hint="eastAsia"/>
                  <w:szCs w:val="18"/>
                  <w:lang w:eastAsia="zh-CN"/>
                </w:rPr>
                <w:t>132</w:t>
              </w:r>
            </w:ins>
          </w:p>
        </w:tc>
      </w:tr>
      <w:tr w:rsidR="00B118FC" w:rsidRPr="00BC2AE5" w:rsidTr="005500B2">
        <w:trPr>
          <w:jc w:val="center"/>
          <w:ins w:id="2333"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334" w:author="Derrick (ZTE)" w:date="2024-05-13T22:43:00Z"/>
                <w:szCs w:val="18"/>
              </w:rPr>
            </w:pPr>
            <w:ins w:id="2335" w:author="Derrick (ZTE)" w:date="2024-05-13T22:43:00Z">
              <w:r w:rsidRPr="00BC2AE5">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36" w:author="Derrick (ZTE)" w:date="2024-05-13T22:43:00Z"/>
                <w:szCs w:val="18"/>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37" w:author="Derrick (ZTE)" w:date="2024-05-13T22:43:00Z"/>
                <w:szCs w:val="18"/>
              </w:rPr>
            </w:pPr>
            <w:ins w:id="2338" w:author="Derrick (ZTE)" w:date="2024-05-13T22:43:00Z">
              <w:r w:rsidRPr="00BC2AE5">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39" w:author="Derrick (ZTE)" w:date="2024-05-13T22:43:00Z"/>
                <w:szCs w:val="18"/>
              </w:rPr>
            </w:pPr>
            <w:ins w:id="2340" w:author="Derrick (ZTE)" w:date="2024-05-13T22:43:00Z">
              <w:r w:rsidRPr="00BC2AE5">
                <w:rPr>
                  <w:szCs w:val="18"/>
                </w:rPr>
                <w:t>-</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41" w:author="Derrick (ZTE)" w:date="2024-05-13T22:43:00Z"/>
                <w:szCs w:val="18"/>
              </w:rPr>
            </w:pPr>
            <w:ins w:id="2342" w:author="Derrick (ZTE)" w:date="2024-05-13T22:43:00Z">
              <w:r w:rsidRPr="00BC2AE5">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43" w:author="Derrick (ZTE)" w:date="2024-05-13T22:43:00Z"/>
                <w:szCs w:val="18"/>
              </w:rPr>
            </w:pPr>
            <w:ins w:id="2344" w:author="Derrick (ZTE)" w:date="2024-05-13T22:43:00Z">
              <w:r w:rsidRPr="00BC2AE5">
                <w:rPr>
                  <w:szCs w:val="18"/>
                </w:rPr>
                <w:t>-</w:t>
              </w:r>
            </w:ins>
          </w:p>
        </w:tc>
      </w:tr>
      <w:tr w:rsidR="00B118FC" w:rsidRPr="00BC2AE5" w:rsidTr="005500B2">
        <w:trPr>
          <w:jc w:val="center"/>
          <w:ins w:id="2345"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346" w:author="Derrick (ZTE)" w:date="2024-05-13T22:43:00Z"/>
                <w:szCs w:val="18"/>
              </w:rPr>
            </w:pPr>
            <w:ins w:id="2347" w:author="Derrick (ZTE)" w:date="2024-05-13T22:43:00Z">
              <w:r w:rsidRPr="00BC2AE5">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48" w:author="Derrick (ZTE)" w:date="2024-05-13T22:43:00Z"/>
                <w:szCs w:val="18"/>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49" w:author="Derrick (ZTE)" w:date="2024-05-13T22:43:00Z"/>
                <w:szCs w:val="18"/>
              </w:rPr>
            </w:pPr>
            <w:ins w:id="2350" w:author="Derrick (ZTE)" w:date="2024-05-13T22:43:00Z">
              <w:r w:rsidRPr="00BC2AE5">
                <w:rPr>
                  <w:szCs w:val="18"/>
                </w:rPr>
                <w:t>DLBWP.1.1</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51" w:author="Derrick (ZTE)" w:date="2024-05-13T22:43:00Z"/>
                <w:szCs w:val="18"/>
              </w:rPr>
            </w:pPr>
            <w:ins w:id="2352" w:author="Derrick (ZTE)" w:date="2024-05-13T22:43:00Z">
              <w:r w:rsidRPr="00BC2AE5">
                <w:rPr>
                  <w:szCs w:val="18"/>
                </w:rPr>
                <w:t>-</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53" w:author="Derrick (ZTE)" w:date="2024-05-13T22:43:00Z"/>
                <w:szCs w:val="18"/>
              </w:rPr>
            </w:pPr>
            <w:ins w:id="2354" w:author="Derrick (ZTE)" w:date="2024-05-13T22:43:00Z">
              <w:r w:rsidRPr="00BC2AE5">
                <w:rPr>
                  <w:szCs w:val="18"/>
                </w:rPr>
                <w:t>DLBWP.1.1</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55" w:author="Derrick (ZTE)" w:date="2024-05-13T22:43:00Z"/>
                <w:szCs w:val="18"/>
              </w:rPr>
            </w:pPr>
            <w:ins w:id="2356" w:author="Derrick (ZTE)" w:date="2024-05-13T22:43:00Z">
              <w:r w:rsidRPr="00BC2AE5">
                <w:rPr>
                  <w:szCs w:val="18"/>
                </w:rPr>
                <w:t>-</w:t>
              </w:r>
            </w:ins>
          </w:p>
        </w:tc>
      </w:tr>
      <w:tr w:rsidR="00B118FC" w:rsidRPr="00BC2AE5" w:rsidTr="005500B2">
        <w:trPr>
          <w:jc w:val="center"/>
          <w:ins w:id="2357"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358" w:author="Derrick (ZTE)" w:date="2024-05-13T22:43:00Z"/>
                <w:szCs w:val="18"/>
              </w:rPr>
            </w:pPr>
            <w:ins w:id="2359" w:author="Derrick (ZTE)" w:date="2024-05-13T22:43:00Z">
              <w:r w:rsidRPr="00BC2AE5">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60" w:author="Derrick (ZTE)" w:date="2024-05-13T22:43:00Z"/>
                <w:szCs w:val="18"/>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61" w:author="Derrick (ZTE)" w:date="2024-05-13T22:43:00Z"/>
                <w:szCs w:val="18"/>
              </w:rPr>
            </w:pPr>
            <w:ins w:id="2362" w:author="Derrick (ZTE)" w:date="2024-05-13T22:43:00Z">
              <w:r w:rsidRPr="00BC2AE5">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63" w:author="Derrick (ZTE)" w:date="2024-05-13T22:43:00Z"/>
                <w:szCs w:val="18"/>
              </w:rPr>
            </w:pPr>
            <w:ins w:id="2364" w:author="Derrick (ZTE)" w:date="2024-05-13T22:43:00Z">
              <w:r w:rsidRPr="00BC2AE5">
                <w:rPr>
                  <w:szCs w:val="18"/>
                </w:rPr>
                <w:t>-</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65" w:author="Derrick (ZTE)" w:date="2024-05-13T22:43:00Z"/>
                <w:szCs w:val="18"/>
              </w:rPr>
            </w:pPr>
            <w:ins w:id="2366" w:author="Derrick (ZTE)" w:date="2024-05-13T22:43:00Z">
              <w:r w:rsidRPr="00BC2AE5">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67" w:author="Derrick (ZTE)" w:date="2024-05-13T22:43:00Z"/>
                <w:szCs w:val="18"/>
              </w:rPr>
            </w:pPr>
            <w:ins w:id="2368" w:author="Derrick (ZTE)" w:date="2024-05-13T22:43:00Z">
              <w:r w:rsidRPr="00BC2AE5">
                <w:rPr>
                  <w:szCs w:val="18"/>
                </w:rPr>
                <w:t>-</w:t>
              </w:r>
            </w:ins>
          </w:p>
        </w:tc>
      </w:tr>
      <w:tr w:rsidR="00B118FC" w:rsidRPr="00BC2AE5" w:rsidTr="005500B2">
        <w:trPr>
          <w:jc w:val="center"/>
          <w:ins w:id="2369"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370" w:author="Derrick (ZTE)" w:date="2024-05-13T22:43:00Z"/>
                <w:szCs w:val="18"/>
              </w:rPr>
            </w:pPr>
            <w:ins w:id="2371" w:author="Derrick (ZTE)" w:date="2024-05-13T22:43:00Z">
              <w:r w:rsidRPr="00BC2AE5">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72" w:author="Derrick (ZTE)" w:date="2024-05-13T22:43:00Z"/>
                <w:szCs w:val="18"/>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73" w:author="Derrick (ZTE)" w:date="2024-05-13T22:43:00Z"/>
                <w:szCs w:val="18"/>
              </w:rPr>
            </w:pPr>
            <w:ins w:id="2374" w:author="Derrick (ZTE)" w:date="2024-05-13T22:43:00Z">
              <w:r w:rsidRPr="00BC2AE5">
                <w:rPr>
                  <w:szCs w:val="18"/>
                </w:rPr>
                <w:t>ULBWP.1.1</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75" w:author="Derrick (ZTE)" w:date="2024-05-13T22:43:00Z"/>
                <w:szCs w:val="18"/>
              </w:rPr>
            </w:pPr>
            <w:ins w:id="2376" w:author="Derrick (ZTE)" w:date="2024-05-13T22:43:00Z">
              <w:r w:rsidRPr="00BC2AE5">
                <w:rPr>
                  <w:szCs w:val="18"/>
                </w:rPr>
                <w:t>-</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77" w:author="Derrick (ZTE)" w:date="2024-05-13T22:43:00Z"/>
                <w:szCs w:val="18"/>
              </w:rPr>
            </w:pPr>
            <w:ins w:id="2378" w:author="Derrick (ZTE)" w:date="2024-05-13T22:43:00Z">
              <w:r w:rsidRPr="00BC2AE5">
                <w:rPr>
                  <w:szCs w:val="18"/>
                </w:rPr>
                <w:t>ULBWP.1.1</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79" w:author="Derrick (ZTE)" w:date="2024-05-13T22:43:00Z"/>
                <w:szCs w:val="18"/>
              </w:rPr>
            </w:pPr>
            <w:ins w:id="2380" w:author="Derrick (ZTE)" w:date="2024-05-13T22:43:00Z">
              <w:r w:rsidRPr="00BC2AE5">
                <w:rPr>
                  <w:szCs w:val="18"/>
                </w:rPr>
                <w:t>-</w:t>
              </w:r>
            </w:ins>
          </w:p>
        </w:tc>
      </w:tr>
      <w:tr w:rsidR="00B118FC" w:rsidRPr="00BC2AE5" w:rsidTr="005500B2">
        <w:trPr>
          <w:jc w:val="center"/>
          <w:ins w:id="2381"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382" w:author="Derrick (ZTE)" w:date="2024-05-13T22:43:00Z"/>
                <w:szCs w:val="18"/>
              </w:rPr>
            </w:pPr>
            <w:ins w:id="2383" w:author="Derrick (ZTE)" w:date="2024-05-13T22:43:00Z">
              <w:r w:rsidRPr="00BC2AE5">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84" w:author="Derrick (ZTE)" w:date="2024-05-13T22:43:00Z"/>
                <w:szCs w:val="18"/>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85" w:author="Derrick (ZTE)" w:date="2024-05-13T22:43:00Z"/>
                <w:szCs w:val="18"/>
              </w:rPr>
            </w:pPr>
            <w:ins w:id="2386" w:author="Derrick (ZTE)" w:date="2024-05-13T22:43:00Z">
              <w:r w:rsidRPr="00BC2AE5">
                <w:rPr>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87" w:author="Derrick (ZTE)" w:date="2024-05-13T22:43:00Z"/>
                <w:szCs w:val="18"/>
              </w:rPr>
            </w:pPr>
            <w:ins w:id="2388" w:author="Derrick (ZTE)" w:date="2024-05-13T22:43:00Z">
              <w:r w:rsidRPr="00BC2AE5">
                <w:rPr>
                  <w:szCs w:val="18"/>
                </w:rPr>
                <w:t>-</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89" w:author="Derrick (ZTE)" w:date="2024-05-13T22:43:00Z"/>
                <w:szCs w:val="18"/>
              </w:rPr>
            </w:pPr>
            <w:ins w:id="2390" w:author="Derrick (ZTE)" w:date="2024-05-13T22:43:00Z">
              <w:r w:rsidRPr="00BC2AE5">
                <w:rPr>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91" w:author="Derrick (ZTE)" w:date="2024-05-13T22:43:00Z"/>
                <w:szCs w:val="18"/>
              </w:rPr>
            </w:pPr>
            <w:ins w:id="2392" w:author="Derrick (ZTE)" w:date="2024-05-13T22:43:00Z">
              <w:r w:rsidRPr="00BC2AE5">
                <w:rPr>
                  <w:szCs w:val="18"/>
                </w:rPr>
                <w:t>-</w:t>
              </w:r>
            </w:ins>
          </w:p>
        </w:tc>
      </w:tr>
      <w:tr w:rsidR="00B118FC" w:rsidRPr="00BC2AE5" w:rsidTr="005500B2">
        <w:trPr>
          <w:jc w:val="center"/>
          <w:ins w:id="2393"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394" w:author="Derrick (ZTE)" w:date="2024-05-13T22:43:00Z"/>
                <w:szCs w:val="18"/>
                <w:lang w:val="en-US" w:eastAsia="zh-CN"/>
              </w:rPr>
            </w:pPr>
            <w:ins w:id="2395" w:author="Derrick (ZTE)" w:date="2024-05-13T22:43:00Z">
              <w:r w:rsidRPr="00BC2AE5">
                <w:rPr>
                  <w:rFonts w:hint="eastAsia"/>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96" w:author="Derrick (ZTE)" w:date="2024-05-13T22:43:00Z"/>
                <w:szCs w:val="18"/>
              </w:rPr>
            </w:pPr>
          </w:p>
        </w:tc>
        <w:tc>
          <w:tcPr>
            <w:tcW w:w="5811" w:type="dxa"/>
            <w:gridSpan w:val="4"/>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397" w:author="Derrick (ZTE)" w:date="2024-05-13T22:43:00Z"/>
                <w:szCs w:val="18"/>
                <w:lang w:val="en-US"/>
              </w:rPr>
            </w:pPr>
            <w:ins w:id="2398" w:author="Derrick (ZTE)" w:date="2024-05-13T22:43:00Z">
              <w:r w:rsidRPr="00BC2AE5">
                <w:rPr>
                  <w:rFonts w:cs="Arial" w:hint="eastAsia"/>
                  <w:lang w:eastAsia="zh-CN"/>
                </w:rPr>
                <w:t>GP#</w:t>
              </w:r>
              <w:r w:rsidRPr="00BC2AE5">
                <w:rPr>
                  <w:rFonts w:cs="Arial" w:hint="eastAsia"/>
                  <w:lang w:val="en-US" w:eastAsia="zh-CN"/>
                </w:rPr>
                <w:t>13</w:t>
              </w:r>
              <w:r w:rsidRPr="00BC2AE5">
                <w:rPr>
                  <w:rFonts w:cs="Arial" w:hint="eastAsia"/>
                  <w:lang w:eastAsia="zh-CN"/>
                </w:rPr>
                <w:t xml:space="preserve"> or GP#24</w:t>
              </w:r>
              <w:r w:rsidRPr="00BC2AE5">
                <w:rPr>
                  <w:rFonts w:cs="Arial" w:hint="eastAsia"/>
                  <w:lang w:val="en-US" w:eastAsia="zh-CN"/>
                </w:rPr>
                <w:t xml:space="preserve"> </w:t>
              </w:r>
              <w:r w:rsidRPr="00BC2AE5">
                <w:rPr>
                  <w:rFonts w:cs="Arial" w:hint="eastAsia"/>
                  <w:vertAlign w:val="superscript"/>
                  <w:lang w:eastAsia="zh-CN"/>
                </w:rPr>
                <w:t>Note</w:t>
              </w:r>
              <w:r w:rsidRPr="00BC2AE5">
                <w:rPr>
                  <w:rFonts w:cs="Arial" w:hint="eastAsia"/>
                  <w:vertAlign w:val="superscript"/>
                  <w:lang w:val="en-US" w:eastAsia="zh-CN"/>
                </w:rPr>
                <w:t>2</w:t>
              </w:r>
            </w:ins>
          </w:p>
        </w:tc>
      </w:tr>
      <w:tr w:rsidR="00B118FC" w:rsidRPr="00BC2AE5" w:rsidTr="005500B2">
        <w:trPr>
          <w:jc w:val="center"/>
          <w:ins w:id="2399"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400" w:author="Derrick (ZTE)" w:date="2024-05-13T22:43:00Z"/>
                <w:szCs w:val="18"/>
              </w:rPr>
            </w:pPr>
            <w:ins w:id="2401" w:author="Derrick (ZTE)" w:date="2024-05-13T22:43:00Z">
              <w:r w:rsidRPr="00BC2AE5">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02" w:author="Derrick (ZTE)" w:date="2024-05-13T22:43:00Z"/>
                <w:szCs w:val="18"/>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03" w:author="Derrick (ZTE)" w:date="2024-05-13T22:43:00Z"/>
                <w:szCs w:val="18"/>
              </w:rPr>
            </w:pPr>
            <w:ins w:id="2404" w:author="Derrick (ZTE)" w:date="2024-05-13T22:43:00Z">
              <w:r w:rsidRPr="00BC2AE5">
                <w:rPr>
                  <w:szCs w:val="18"/>
                </w:rPr>
                <w:t>TRS.2.1 TDD</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05" w:author="Derrick (ZTE)" w:date="2024-05-13T22:43:00Z"/>
                <w:szCs w:val="18"/>
              </w:rPr>
            </w:pPr>
            <w:ins w:id="2406" w:author="Derrick (ZTE)" w:date="2024-05-13T22:43:00Z">
              <w:r w:rsidRPr="00BC2AE5">
                <w:rPr>
                  <w:szCs w:val="18"/>
                </w:rPr>
                <w:t>-</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07" w:author="Derrick (ZTE)" w:date="2024-05-13T22:43:00Z"/>
                <w:szCs w:val="18"/>
              </w:rPr>
            </w:pPr>
            <w:ins w:id="2408" w:author="Derrick (ZTE)" w:date="2024-05-13T22:43:00Z">
              <w:r w:rsidRPr="00BC2AE5">
                <w:rPr>
                  <w:szCs w:val="18"/>
                </w:rPr>
                <w:t>TRS.2.1 TDD</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09" w:author="Derrick (ZTE)" w:date="2024-05-13T22:43:00Z"/>
                <w:szCs w:val="18"/>
              </w:rPr>
            </w:pPr>
            <w:ins w:id="2410" w:author="Derrick (ZTE)" w:date="2024-05-13T22:43:00Z">
              <w:r w:rsidRPr="00BC2AE5">
                <w:rPr>
                  <w:szCs w:val="18"/>
                </w:rPr>
                <w:t>-</w:t>
              </w:r>
            </w:ins>
          </w:p>
        </w:tc>
      </w:tr>
      <w:tr w:rsidR="00B118FC" w:rsidRPr="00BC2AE5" w:rsidTr="005500B2">
        <w:trPr>
          <w:jc w:val="center"/>
          <w:ins w:id="2411"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412" w:author="Derrick (ZTE)" w:date="2024-05-13T22:43:00Z"/>
                <w:szCs w:val="18"/>
              </w:rPr>
            </w:pPr>
            <w:ins w:id="2413" w:author="Derrick (ZTE)" w:date="2024-05-13T22:43:00Z">
              <w:r w:rsidRPr="00BC2AE5">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14" w:author="Derrick (ZTE)" w:date="2024-05-13T22:43:00Z"/>
                <w:szCs w:val="18"/>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15" w:author="Derrick (ZTE)" w:date="2024-05-13T22:43:00Z"/>
                <w:szCs w:val="18"/>
              </w:rPr>
            </w:pPr>
            <w:ins w:id="2416" w:author="Derrick (ZTE)" w:date="2024-05-13T22:43:00Z">
              <w:r w:rsidRPr="00BC2AE5">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17" w:author="Derrick (ZTE)" w:date="2024-05-13T22:43:00Z"/>
                <w:szCs w:val="18"/>
              </w:rPr>
            </w:pPr>
            <w:ins w:id="2418" w:author="Derrick (ZTE)" w:date="2024-05-13T22:43:00Z">
              <w:r w:rsidRPr="00BC2AE5">
                <w:rPr>
                  <w:szCs w:val="18"/>
                </w:rPr>
                <w:t>-</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19" w:author="Derrick (ZTE)" w:date="2024-05-13T22:43:00Z"/>
                <w:szCs w:val="18"/>
              </w:rPr>
            </w:pPr>
            <w:ins w:id="2420" w:author="Derrick (ZTE)" w:date="2024-05-13T22:43:00Z">
              <w:r w:rsidRPr="00BC2AE5">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21" w:author="Derrick (ZTE)" w:date="2024-05-13T22:43:00Z"/>
                <w:szCs w:val="18"/>
              </w:rPr>
            </w:pPr>
            <w:ins w:id="2422" w:author="Derrick (ZTE)" w:date="2024-05-13T22:43:00Z">
              <w:r w:rsidRPr="00BC2AE5">
                <w:rPr>
                  <w:szCs w:val="18"/>
                </w:rPr>
                <w:t>-</w:t>
              </w:r>
            </w:ins>
          </w:p>
        </w:tc>
      </w:tr>
      <w:tr w:rsidR="00B118FC" w:rsidRPr="00BC2AE5" w:rsidTr="005500B2">
        <w:trPr>
          <w:jc w:val="center"/>
          <w:ins w:id="2423"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424" w:author="Derrick (ZTE)" w:date="2024-05-13T22:43:00Z"/>
              </w:rPr>
            </w:pPr>
            <w:ins w:id="2425" w:author="Derrick (ZTE)" w:date="2024-05-13T22:43:00Z">
              <w:r w:rsidRPr="00BC2AE5">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26" w:author="Derrick (ZTE)" w:date="2024-05-13T22:43:00Z"/>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27" w:author="Derrick (ZTE)" w:date="2024-05-13T22:43:00Z"/>
              </w:rPr>
            </w:pPr>
            <w:ins w:id="2428" w:author="Derrick (ZTE)" w:date="2024-05-13T22:43:00Z">
              <w:r w:rsidRPr="00BC2AE5">
                <w:t>SR.3.1 TDD</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29" w:author="Derrick (ZTE)" w:date="2024-05-13T22:43:00Z"/>
              </w:rPr>
            </w:pPr>
            <w:ins w:id="2430" w:author="Derrick (ZTE)" w:date="2024-05-13T22:43:00Z">
              <w:r w:rsidRPr="00BC2AE5">
                <w:t>-</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31" w:author="Derrick (ZTE)" w:date="2024-05-13T22:43:00Z"/>
              </w:rPr>
            </w:pPr>
            <w:ins w:id="2432" w:author="Derrick (ZTE)" w:date="2024-05-13T22:43:00Z">
              <w:r w:rsidRPr="00BC2AE5">
                <w:t>SR.3.1 TDD</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33" w:author="Derrick (ZTE)" w:date="2024-05-13T22:43:00Z"/>
              </w:rPr>
            </w:pPr>
            <w:ins w:id="2434" w:author="Derrick (ZTE)" w:date="2024-05-13T22:43:00Z">
              <w:r w:rsidRPr="00BC2AE5">
                <w:t>-</w:t>
              </w:r>
            </w:ins>
          </w:p>
        </w:tc>
      </w:tr>
      <w:tr w:rsidR="00B118FC" w:rsidRPr="00BC2AE5" w:rsidTr="005500B2">
        <w:trPr>
          <w:jc w:val="center"/>
          <w:ins w:id="2435"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436" w:author="Derrick (ZTE)" w:date="2024-05-13T22:43:00Z"/>
              </w:rPr>
            </w:pPr>
            <w:ins w:id="2437" w:author="Derrick (ZTE)" w:date="2024-05-13T22:43:00Z">
              <w:r w:rsidRPr="00BC2AE5">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38" w:author="Derrick (ZTE)" w:date="2024-05-13T22:43:00Z"/>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39" w:author="Derrick (ZTE)" w:date="2024-05-13T22:43:00Z"/>
              </w:rPr>
            </w:pPr>
            <w:ins w:id="2440" w:author="Derrick (ZTE)" w:date="2024-05-13T22:43:00Z">
              <w:r w:rsidRPr="00BC2AE5">
                <w:t>CR.3.1 TDD</w:t>
              </w:r>
            </w:ins>
          </w:p>
          <w:p w:rsidR="00B118FC" w:rsidRPr="00BC2AE5" w:rsidRDefault="00B118FC" w:rsidP="005500B2">
            <w:pPr>
              <w:pStyle w:val="TAC"/>
              <w:rPr>
                <w:ins w:id="2441" w:author="Derrick (ZTE)" w:date="2024-05-13T22:43:00Z"/>
              </w:rPr>
            </w:pPr>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42" w:author="Derrick (ZTE)" w:date="2024-05-13T22:43:00Z"/>
              </w:rPr>
            </w:pPr>
            <w:ins w:id="2443" w:author="Derrick (ZTE)" w:date="2024-05-13T22:43:00Z">
              <w:r w:rsidRPr="00BC2AE5">
                <w:t>-</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44" w:author="Derrick (ZTE)" w:date="2024-05-13T22:43:00Z"/>
              </w:rPr>
            </w:pPr>
            <w:ins w:id="2445" w:author="Derrick (ZTE)" w:date="2024-05-13T22:43:00Z">
              <w:r w:rsidRPr="00BC2AE5">
                <w:t>CR.3.1 TDD</w:t>
              </w:r>
            </w:ins>
          </w:p>
          <w:p w:rsidR="00B118FC" w:rsidRPr="00BC2AE5" w:rsidRDefault="00B118FC" w:rsidP="005500B2">
            <w:pPr>
              <w:pStyle w:val="TAC"/>
              <w:rPr>
                <w:ins w:id="2446" w:author="Derrick (ZTE)" w:date="2024-05-13T22:43:00Z"/>
              </w:rPr>
            </w:pPr>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47" w:author="Derrick (ZTE)" w:date="2024-05-13T22:43:00Z"/>
              </w:rPr>
            </w:pPr>
            <w:ins w:id="2448" w:author="Derrick (ZTE)" w:date="2024-05-13T22:43:00Z">
              <w:r w:rsidRPr="00BC2AE5">
                <w:t>-</w:t>
              </w:r>
            </w:ins>
          </w:p>
        </w:tc>
      </w:tr>
      <w:tr w:rsidR="00B118FC" w:rsidRPr="00BC2AE5" w:rsidTr="005500B2">
        <w:trPr>
          <w:jc w:val="center"/>
          <w:ins w:id="2449"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450" w:author="Derrick (ZTE)" w:date="2024-05-13T22:43:00Z"/>
                <w:rFonts w:cs="v5.0.0"/>
              </w:rPr>
            </w:pPr>
            <w:ins w:id="2451" w:author="Derrick (ZTE)" w:date="2024-05-13T22:43:00Z">
              <w:r w:rsidRPr="00BC2AE5">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52" w:author="Derrick (ZTE)" w:date="2024-05-13T22:43:00Z"/>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53" w:author="Derrick (ZTE)" w:date="2024-05-13T22:43:00Z"/>
              </w:rPr>
            </w:pPr>
            <w:ins w:id="2454" w:author="Derrick (ZTE)" w:date="2024-05-13T22:43:00Z">
              <w:r w:rsidRPr="00BC2AE5">
                <w:t>CCR.3.1 TDD</w:t>
              </w:r>
            </w:ins>
          </w:p>
          <w:p w:rsidR="00B118FC" w:rsidRPr="00BC2AE5" w:rsidRDefault="00B118FC" w:rsidP="005500B2">
            <w:pPr>
              <w:pStyle w:val="TAC"/>
              <w:rPr>
                <w:ins w:id="2455" w:author="Derrick (ZTE)" w:date="2024-05-13T22:43:00Z"/>
              </w:rPr>
            </w:pPr>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56" w:author="Derrick (ZTE)" w:date="2024-05-13T22:43:00Z"/>
              </w:rPr>
            </w:pPr>
            <w:ins w:id="2457" w:author="Derrick (ZTE)" w:date="2024-05-13T22:43:00Z">
              <w:r w:rsidRPr="00BC2AE5">
                <w:t>-</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58" w:author="Derrick (ZTE)" w:date="2024-05-13T22:43:00Z"/>
              </w:rPr>
            </w:pPr>
            <w:ins w:id="2459" w:author="Derrick (ZTE)" w:date="2024-05-13T22:43:00Z">
              <w:r w:rsidRPr="00BC2AE5">
                <w:t>CCR.3.1 TDD</w:t>
              </w:r>
            </w:ins>
          </w:p>
          <w:p w:rsidR="00B118FC" w:rsidRPr="00BC2AE5" w:rsidRDefault="00B118FC" w:rsidP="005500B2">
            <w:pPr>
              <w:pStyle w:val="TAC"/>
              <w:rPr>
                <w:ins w:id="2460" w:author="Derrick (ZTE)" w:date="2024-05-13T22:43:00Z"/>
              </w:rPr>
            </w:pPr>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61" w:author="Derrick (ZTE)" w:date="2024-05-13T22:43:00Z"/>
              </w:rPr>
            </w:pPr>
            <w:ins w:id="2462" w:author="Derrick (ZTE)" w:date="2024-05-13T22:43:00Z">
              <w:r w:rsidRPr="00BC2AE5">
                <w:t>-</w:t>
              </w:r>
            </w:ins>
          </w:p>
        </w:tc>
      </w:tr>
      <w:tr w:rsidR="00B118FC" w:rsidRPr="00BC2AE5" w:rsidTr="005500B2">
        <w:trPr>
          <w:jc w:val="center"/>
          <w:ins w:id="2463"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464" w:author="Derrick (ZTE)" w:date="2024-05-13T22:43:00Z"/>
              </w:rPr>
            </w:pPr>
            <w:ins w:id="2465" w:author="Derrick (ZTE)" w:date="2024-05-13T22:43:00Z">
              <w:r w:rsidRPr="00BC2AE5">
                <w:t>OCNG Patterns</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66" w:author="Derrick (ZTE)" w:date="2024-05-13T22:43:00Z"/>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67" w:author="Derrick (ZTE)" w:date="2024-05-13T22:43:00Z"/>
              </w:rPr>
            </w:pPr>
            <w:ins w:id="2468" w:author="Derrick (ZTE)" w:date="2024-05-13T22:43:00Z">
              <w:r w:rsidRPr="00BC2AE5">
                <w:rPr>
                  <w:rFonts w:eastAsia="Malgun Gothic"/>
                  <w:szCs w:val="18"/>
                </w:rPr>
                <w:t>OP.3</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69" w:author="Derrick (ZTE)" w:date="2024-05-13T22:43:00Z"/>
              </w:rPr>
            </w:pPr>
            <w:ins w:id="2470" w:author="Derrick (ZTE)" w:date="2024-05-13T22:43:00Z">
              <w:r w:rsidRPr="00BC2AE5">
                <w:rPr>
                  <w:rFonts w:eastAsia="Malgun Gothic"/>
                  <w:szCs w:val="18"/>
                </w:rPr>
                <w:t>OP.3</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71" w:author="Derrick (ZTE)" w:date="2024-05-13T22:43:00Z"/>
              </w:rPr>
            </w:pPr>
            <w:ins w:id="2472" w:author="Derrick (ZTE)" w:date="2024-05-13T22:43:00Z">
              <w:r w:rsidRPr="00BC2AE5">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73" w:author="Derrick (ZTE)" w:date="2024-05-13T22:43:00Z"/>
              </w:rPr>
            </w:pPr>
            <w:ins w:id="2474" w:author="Derrick (ZTE)" w:date="2024-05-13T22:43:00Z">
              <w:r w:rsidRPr="00BC2AE5">
                <w:rPr>
                  <w:rFonts w:eastAsia="Malgun Gothic"/>
                  <w:szCs w:val="18"/>
                </w:rPr>
                <w:t>OP.3</w:t>
              </w:r>
            </w:ins>
          </w:p>
        </w:tc>
      </w:tr>
      <w:tr w:rsidR="00B118FC" w:rsidRPr="00BC2AE5" w:rsidTr="005500B2">
        <w:trPr>
          <w:jc w:val="center"/>
          <w:ins w:id="2475"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476" w:author="Derrick (ZTE)" w:date="2024-05-13T22:43:00Z"/>
              </w:rPr>
            </w:pPr>
            <w:ins w:id="2477" w:author="Derrick (ZTE)" w:date="2024-05-13T22:43:00Z">
              <w:r w:rsidRPr="00BC2AE5">
                <w:t>SSB configuration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78" w:author="Derrick (ZTE)" w:date="2024-05-13T22:43:00Z"/>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79" w:author="Derrick (ZTE)" w:date="2024-05-13T22:43:00Z"/>
              </w:rPr>
            </w:pPr>
            <w:ins w:id="2480" w:author="Derrick (ZTE)" w:date="2024-05-13T22:43:00Z">
              <w:r w:rsidRPr="00BC2AE5">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81" w:author="Derrick (ZTE)" w:date="2024-05-13T22:43:00Z"/>
              </w:rPr>
            </w:pPr>
            <w:ins w:id="2482" w:author="Derrick (ZTE)" w:date="2024-05-13T22:43:00Z">
              <w:r w:rsidRPr="00BC2AE5">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83" w:author="Derrick (ZTE)" w:date="2024-05-13T22:43:00Z"/>
              </w:rPr>
            </w:pPr>
            <w:ins w:id="2484" w:author="Derrick (ZTE)" w:date="2024-05-13T22:43:00Z">
              <w:r w:rsidRPr="00BC2AE5">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85" w:author="Derrick (ZTE)" w:date="2024-05-13T22:43:00Z"/>
              </w:rPr>
            </w:pPr>
            <w:ins w:id="2486" w:author="Derrick (ZTE)" w:date="2024-05-13T22:43:00Z">
              <w:r w:rsidRPr="00BC2AE5">
                <w:rPr>
                  <w:rFonts w:cs="Arial"/>
                </w:rPr>
                <w:t>SSB.3 FR2</w:t>
              </w:r>
            </w:ins>
          </w:p>
        </w:tc>
      </w:tr>
      <w:tr w:rsidR="00B118FC" w:rsidRPr="00BC2AE5" w:rsidTr="005500B2">
        <w:trPr>
          <w:jc w:val="center"/>
          <w:ins w:id="2487"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488" w:author="Derrick (ZTE)" w:date="2024-05-13T22:43:00Z"/>
              </w:rPr>
            </w:pPr>
            <w:ins w:id="2489" w:author="Derrick (ZTE)" w:date="2024-05-13T22:43:00Z">
              <w:r w:rsidRPr="00BC2AE5">
                <w:t>SMTC configuration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90" w:author="Derrick (ZTE)" w:date="2024-05-13T22:43:00Z"/>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91" w:author="Derrick (ZTE)" w:date="2024-05-13T22:43:00Z"/>
              </w:rPr>
            </w:pPr>
            <w:ins w:id="2492" w:author="Derrick (ZTE)" w:date="2024-05-13T22:43:00Z">
              <w:r w:rsidRPr="00BC2AE5">
                <w:t>SMTC.1</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93" w:author="Derrick (ZTE)" w:date="2024-05-13T22:43:00Z"/>
              </w:rPr>
            </w:pPr>
            <w:ins w:id="2494" w:author="Derrick (ZTE)" w:date="2024-05-13T22:43:00Z">
              <w:r w:rsidRPr="00BC2AE5">
                <w:t>SMTC.1</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95" w:author="Derrick (ZTE)" w:date="2024-05-13T22:43:00Z"/>
              </w:rPr>
            </w:pPr>
            <w:ins w:id="2496" w:author="Derrick (ZTE)" w:date="2024-05-13T22:43:00Z">
              <w:r w:rsidRPr="00BC2AE5">
                <w:t>SMTC.1</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497" w:author="Derrick (ZTE)" w:date="2024-05-13T22:43:00Z"/>
              </w:rPr>
            </w:pPr>
            <w:ins w:id="2498" w:author="Derrick (ZTE)" w:date="2024-05-13T22:43:00Z">
              <w:r w:rsidRPr="00BC2AE5">
                <w:t>SMTC.1</w:t>
              </w:r>
            </w:ins>
          </w:p>
        </w:tc>
      </w:tr>
      <w:tr w:rsidR="00B118FC" w:rsidRPr="00BC2AE5" w:rsidTr="005500B2">
        <w:trPr>
          <w:jc w:val="center"/>
          <w:ins w:id="2499"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500" w:author="Derrick (ZTE)" w:date="2024-05-13T22:43:00Z"/>
              </w:rPr>
            </w:pPr>
            <w:ins w:id="2501" w:author="Derrick (ZTE)" w:date="2024-05-13T22:43:00Z">
              <w:r w:rsidRPr="00BC2AE5">
                <w:t>Time offset with Cell 1</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02" w:author="Derrick (ZTE)" w:date="2024-05-13T22:43:00Z"/>
              </w:rPr>
            </w:pPr>
            <w:ins w:id="2503" w:author="Derrick (ZTE)" w:date="2024-05-13T22:43:00Z">
              <w:r w:rsidRPr="00BC2AE5">
                <w:rPr>
                  <w:rFonts w:cs="v4.2.0"/>
                </w:rPr>
                <w:sym w:font="Symbol" w:char="F06D"/>
              </w:r>
              <w:r w:rsidRPr="00BC2AE5">
                <w:rPr>
                  <w:rFonts w:cs="v4.2.0"/>
                </w:rPr>
                <w:t>s</w:t>
              </w:r>
            </w:ins>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04" w:author="Derrick (ZTE)" w:date="2024-05-13T22:43:00Z"/>
                <w:lang w:eastAsia="zh-CN"/>
              </w:rPr>
            </w:pPr>
            <w:ins w:id="2505" w:author="Derrick (ZTE)" w:date="2024-05-13T22:43:00Z">
              <w:r w:rsidRPr="00BC2AE5">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06" w:author="Derrick (ZTE)" w:date="2024-05-13T22:43:00Z"/>
                <w:lang w:eastAsia="zh-CN"/>
              </w:rPr>
            </w:pPr>
            <w:ins w:id="2507" w:author="Derrick (ZTE)" w:date="2024-05-13T22:43:00Z">
              <w:r w:rsidRPr="00BC2AE5">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08" w:author="Derrick (ZTE)" w:date="2024-05-13T22:43:00Z"/>
                <w:lang w:eastAsia="zh-CN"/>
              </w:rPr>
            </w:pPr>
            <w:ins w:id="2509" w:author="Derrick (ZTE)" w:date="2024-05-13T22:43:00Z">
              <w:r w:rsidRPr="00BC2AE5">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10" w:author="Derrick (ZTE)" w:date="2024-05-13T22:43:00Z"/>
                <w:lang w:eastAsia="zh-CN"/>
              </w:rPr>
            </w:pPr>
            <w:ins w:id="2511" w:author="Derrick (ZTE)" w:date="2024-05-13T22:43:00Z">
              <w:r w:rsidRPr="00BC2AE5">
                <w:rPr>
                  <w:lang w:eastAsia="zh-CN"/>
                </w:rPr>
                <w:t>3</w:t>
              </w:r>
            </w:ins>
          </w:p>
        </w:tc>
      </w:tr>
      <w:tr w:rsidR="00B118FC" w:rsidRPr="00BC2AE5" w:rsidTr="005500B2">
        <w:trPr>
          <w:jc w:val="center"/>
          <w:ins w:id="2512"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513" w:author="Derrick (ZTE)" w:date="2024-05-13T22:43:00Z"/>
                <w:lang w:val="en-US" w:eastAsia="zh-CN"/>
              </w:rPr>
            </w:pPr>
            <w:ins w:id="2514" w:author="Derrick (ZTE)" w:date="2024-05-13T22:43:00Z">
              <w:r w:rsidRPr="00BC2AE5">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15" w:author="Derrick (ZTE)" w:date="2024-05-13T22:43:00Z"/>
                <w:rFonts w:cs="v4.2.0"/>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16" w:author="Derrick (ZTE)" w:date="2024-05-13T22:43:00Z"/>
                <w:lang w:val="en-US" w:eastAsia="zh-CN"/>
              </w:rPr>
            </w:pPr>
            <w:ins w:id="2517" w:author="Derrick (ZTE)" w:date="2024-05-13T22:43:00Z">
              <w:r w:rsidRPr="00BC2AE5">
                <w:t>PRS.1.</w:t>
              </w:r>
              <w:r w:rsidRPr="00BC2AE5">
                <w:rPr>
                  <w:rFonts w:hint="eastAsia"/>
                  <w:lang w:eastAsia="zh-CN"/>
                </w:rPr>
                <w:t>3</w:t>
              </w:r>
              <w:r w:rsidRPr="00BC2AE5">
                <w:t xml:space="preserve"> FR2</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18" w:author="Derrick (ZTE)" w:date="2024-05-13T22:43:00Z"/>
                <w:lang w:eastAsia="zh-CN"/>
              </w:rPr>
            </w:pPr>
            <w:ins w:id="2519" w:author="Derrick (ZTE)" w:date="2024-05-13T22:43:00Z">
              <w:r w:rsidRPr="00BC2AE5">
                <w:t>PRS.1.</w:t>
              </w:r>
              <w:r w:rsidRPr="00BC2AE5">
                <w:rPr>
                  <w:rFonts w:hint="eastAsia"/>
                  <w:lang w:val="en-US" w:eastAsia="zh-CN"/>
                </w:rPr>
                <w:t>3</w:t>
              </w:r>
              <w:r w:rsidRPr="00BC2AE5">
                <w:t xml:space="preserve"> FR2</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20" w:author="Derrick (ZTE)" w:date="2024-05-13T22:43:00Z"/>
                <w:lang w:eastAsia="zh-CN"/>
              </w:rPr>
            </w:pPr>
            <w:ins w:id="2521" w:author="Derrick (ZTE)" w:date="2024-05-13T22:43:00Z">
              <w:r w:rsidRPr="00BC2AE5">
                <w:t>PRS.1.</w:t>
              </w:r>
              <w:r w:rsidRPr="00BC2AE5">
                <w:rPr>
                  <w:rFonts w:hint="eastAsia"/>
                  <w:lang w:eastAsia="zh-CN"/>
                </w:rPr>
                <w:t>4</w:t>
              </w:r>
              <w:r w:rsidRPr="00BC2AE5">
                <w:t xml:space="preserve"> FR2</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22" w:author="Derrick (ZTE)" w:date="2024-05-13T22:43:00Z"/>
                <w:lang w:eastAsia="zh-CN"/>
              </w:rPr>
            </w:pPr>
            <w:ins w:id="2523" w:author="Derrick (ZTE)" w:date="2024-05-13T22:43:00Z">
              <w:r w:rsidRPr="00BC2AE5">
                <w:t>PRS.1.</w:t>
              </w:r>
              <w:r w:rsidRPr="00BC2AE5">
                <w:rPr>
                  <w:rFonts w:hint="eastAsia"/>
                  <w:lang w:val="en-US" w:eastAsia="zh-CN"/>
                </w:rPr>
                <w:t>4</w:t>
              </w:r>
              <w:r w:rsidRPr="00BC2AE5">
                <w:t xml:space="preserve"> FR2</w:t>
              </w:r>
            </w:ins>
          </w:p>
        </w:tc>
      </w:tr>
      <w:tr w:rsidR="00B118FC" w:rsidRPr="00BC2AE5" w:rsidTr="005500B2">
        <w:trPr>
          <w:jc w:val="center"/>
          <w:ins w:id="2524"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525" w:author="Derrick (ZTE)" w:date="2024-05-13T22:43:00Z"/>
              </w:rPr>
            </w:pPr>
            <w:ins w:id="2526" w:author="Derrick (ZTE)" w:date="2024-05-13T22:43:00Z">
              <w:r w:rsidRPr="00BC2AE5">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27" w:author="Derrick (ZTE)" w:date="2024-05-13T22:43:00Z"/>
              </w:rPr>
            </w:pPr>
            <w:ins w:id="2528" w:author="Derrick (ZTE)" w:date="2024-05-13T22:43:00Z">
              <w:r w:rsidRPr="00BC2AE5">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29" w:author="Derrick (ZTE)" w:date="2024-05-13T22:43:00Z"/>
              </w:rPr>
            </w:pPr>
            <w:ins w:id="2530" w:author="Derrick (ZTE)" w:date="2024-05-13T22:43:00Z">
              <w:r w:rsidRPr="00BC2AE5">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31" w:author="Derrick (ZTE)" w:date="2024-05-13T22:43:00Z"/>
              </w:rPr>
            </w:pPr>
            <w:ins w:id="2532" w:author="Derrick (ZTE)" w:date="2024-05-13T22:43:00Z">
              <w:r w:rsidRPr="00BC2AE5">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33" w:author="Derrick (ZTE)" w:date="2024-05-13T22:43:00Z"/>
              </w:rPr>
            </w:pPr>
            <w:ins w:id="2534" w:author="Derrick (ZTE)" w:date="2024-05-13T22:43:00Z">
              <w:r w:rsidRPr="00BC2AE5">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35" w:author="Derrick (ZTE)" w:date="2024-05-13T22:43:00Z"/>
              </w:rPr>
            </w:pPr>
            <w:ins w:id="2536" w:author="Derrick (ZTE)" w:date="2024-05-13T22:43:00Z">
              <w:r w:rsidRPr="00BC2AE5">
                <w:rPr>
                  <w:rFonts w:cs="v4.2.0" w:hint="eastAsia"/>
                  <w:lang w:eastAsia="zh-CN"/>
                </w:rPr>
                <w:t>4</w:t>
              </w:r>
            </w:ins>
          </w:p>
        </w:tc>
      </w:tr>
      <w:tr w:rsidR="00B118FC" w:rsidRPr="00BC2AE5" w:rsidTr="005500B2">
        <w:trPr>
          <w:jc w:val="center"/>
          <w:ins w:id="2537"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538" w:author="Derrick (ZTE)" w:date="2024-05-13T22:43:00Z"/>
              </w:rPr>
            </w:pPr>
            <w:ins w:id="2539" w:author="Derrick (ZTE)" w:date="2024-05-13T22:43:00Z">
              <w:r w:rsidRPr="00BC2AE5">
                <w:t>PDSCH/PDCCH subcarrier spacing</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40" w:author="Derrick (ZTE)" w:date="2024-05-13T22:43:00Z"/>
              </w:rPr>
            </w:pPr>
            <w:ins w:id="2541" w:author="Derrick (ZTE)" w:date="2024-05-13T22:43:00Z">
              <w:r w:rsidRPr="00BC2AE5">
                <w:t>kHz</w:t>
              </w:r>
            </w:ins>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42" w:author="Derrick (ZTE)" w:date="2024-05-13T22:43:00Z"/>
              </w:rPr>
            </w:pPr>
            <w:ins w:id="2543" w:author="Derrick (ZTE)" w:date="2024-05-13T22:43:00Z">
              <w:r w:rsidRPr="00BC2AE5">
                <w:t>120</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44" w:author="Derrick (ZTE)" w:date="2024-05-13T22:43:00Z"/>
              </w:rPr>
            </w:pPr>
            <w:ins w:id="2545" w:author="Derrick (ZTE)" w:date="2024-05-13T22:43:00Z">
              <w:r w:rsidRPr="00BC2AE5">
                <w:t>120</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46" w:author="Derrick (ZTE)" w:date="2024-05-13T22:43:00Z"/>
              </w:rPr>
            </w:pPr>
            <w:ins w:id="2547" w:author="Derrick (ZTE)" w:date="2024-05-13T22:43:00Z">
              <w:r w:rsidRPr="00BC2AE5">
                <w:t>120</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548" w:author="Derrick (ZTE)" w:date="2024-05-13T22:43:00Z"/>
              </w:rPr>
            </w:pPr>
            <w:ins w:id="2549" w:author="Derrick (ZTE)" w:date="2024-05-13T22:43:00Z">
              <w:r w:rsidRPr="00BC2AE5">
                <w:t>120</w:t>
              </w:r>
            </w:ins>
          </w:p>
        </w:tc>
      </w:tr>
      <w:tr w:rsidR="00B118FC" w:rsidRPr="00BC2AE5" w:rsidTr="005500B2">
        <w:trPr>
          <w:jc w:val="center"/>
          <w:ins w:id="2550"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551" w:author="Derrick (ZTE)" w:date="2024-05-13T22:43:00Z"/>
              </w:rPr>
            </w:pPr>
            <w:ins w:id="2552" w:author="Derrick (ZTE)" w:date="2024-05-13T22:43:00Z">
              <w:r w:rsidRPr="00BC2AE5">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rsidR="00B118FC" w:rsidRPr="00BC2AE5" w:rsidRDefault="00B118FC" w:rsidP="005500B2">
            <w:pPr>
              <w:pStyle w:val="TAC"/>
              <w:rPr>
                <w:ins w:id="2553" w:author="Derrick (ZTE)" w:date="2024-05-13T22:43:00Z"/>
              </w:rPr>
            </w:pPr>
            <w:ins w:id="2554" w:author="Derrick (ZTE)" w:date="2024-05-13T22:43:00Z">
              <w:r w:rsidRPr="00BC2AE5">
                <w:t>dB</w:t>
              </w:r>
            </w:ins>
          </w:p>
        </w:tc>
        <w:tc>
          <w:tcPr>
            <w:tcW w:w="1559" w:type="dxa"/>
            <w:tcBorders>
              <w:top w:val="single" w:sz="4" w:space="0" w:color="auto"/>
              <w:left w:val="single" w:sz="4" w:space="0" w:color="auto"/>
              <w:bottom w:val="nil"/>
              <w:right w:val="single" w:sz="4" w:space="0" w:color="auto"/>
            </w:tcBorders>
            <w:shd w:val="clear" w:color="auto" w:fill="auto"/>
          </w:tcPr>
          <w:p w:rsidR="00B118FC" w:rsidRPr="00BC2AE5" w:rsidRDefault="00B118FC" w:rsidP="005500B2">
            <w:pPr>
              <w:pStyle w:val="TAC"/>
              <w:rPr>
                <w:ins w:id="2555" w:author="Derrick (ZTE)" w:date="2024-05-13T22:43:00Z"/>
              </w:rPr>
            </w:pPr>
            <w:ins w:id="2556" w:author="Derrick (ZTE)" w:date="2024-05-13T22:43:00Z">
              <w:r w:rsidRPr="00BC2AE5">
                <w:t>0</w:t>
              </w:r>
            </w:ins>
          </w:p>
        </w:tc>
        <w:tc>
          <w:tcPr>
            <w:tcW w:w="1417" w:type="dxa"/>
            <w:tcBorders>
              <w:top w:val="single" w:sz="4" w:space="0" w:color="auto"/>
              <w:left w:val="single" w:sz="4" w:space="0" w:color="auto"/>
              <w:bottom w:val="nil"/>
              <w:right w:val="single" w:sz="4" w:space="0" w:color="auto"/>
            </w:tcBorders>
            <w:shd w:val="clear" w:color="auto" w:fill="auto"/>
          </w:tcPr>
          <w:p w:rsidR="00B118FC" w:rsidRPr="00BC2AE5" w:rsidRDefault="00B118FC" w:rsidP="005500B2">
            <w:pPr>
              <w:pStyle w:val="TAC"/>
              <w:rPr>
                <w:ins w:id="2557" w:author="Derrick (ZTE)" w:date="2024-05-13T22:43:00Z"/>
              </w:rPr>
            </w:pPr>
            <w:ins w:id="2558" w:author="Derrick (ZTE)" w:date="2024-05-13T22:43:00Z">
              <w:r w:rsidRPr="00BC2AE5">
                <w:t>0</w:t>
              </w:r>
            </w:ins>
          </w:p>
        </w:tc>
        <w:tc>
          <w:tcPr>
            <w:tcW w:w="1701" w:type="dxa"/>
            <w:tcBorders>
              <w:top w:val="single" w:sz="4" w:space="0" w:color="auto"/>
              <w:left w:val="single" w:sz="4" w:space="0" w:color="auto"/>
              <w:bottom w:val="nil"/>
              <w:right w:val="single" w:sz="4" w:space="0" w:color="auto"/>
            </w:tcBorders>
            <w:shd w:val="clear" w:color="auto" w:fill="auto"/>
          </w:tcPr>
          <w:p w:rsidR="00B118FC" w:rsidRPr="00BC2AE5" w:rsidRDefault="00B118FC" w:rsidP="005500B2">
            <w:pPr>
              <w:pStyle w:val="TAC"/>
              <w:rPr>
                <w:ins w:id="2559" w:author="Derrick (ZTE)" w:date="2024-05-13T22:43:00Z"/>
              </w:rPr>
            </w:pPr>
            <w:ins w:id="2560" w:author="Derrick (ZTE)" w:date="2024-05-13T22:43:00Z">
              <w:r w:rsidRPr="00BC2AE5">
                <w:t>0</w:t>
              </w:r>
            </w:ins>
          </w:p>
        </w:tc>
        <w:tc>
          <w:tcPr>
            <w:tcW w:w="1134" w:type="dxa"/>
            <w:tcBorders>
              <w:top w:val="single" w:sz="4" w:space="0" w:color="auto"/>
              <w:left w:val="single" w:sz="4" w:space="0" w:color="auto"/>
              <w:bottom w:val="nil"/>
              <w:right w:val="single" w:sz="4" w:space="0" w:color="auto"/>
            </w:tcBorders>
            <w:shd w:val="clear" w:color="auto" w:fill="auto"/>
          </w:tcPr>
          <w:p w:rsidR="00B118FC" w:rsidRPr="00BC2AE5" w:rsidRDefault="00B118FC" w:rsidP="005500B2">
            <w:pPr>
              <w:pStyle w:val="TAC"/>
              <w:rPr>
                <w:ins w:id="2561" w:author="Derrick (ZTE)" w:date="2024-05-13T22:43:00Z"/>
              </w:rPr>
            </w:pPr>
            <w:ins w:id="2562" w:author="Derrick (ZTE)" w:date="2024-05-13T22:43:00Z">
              <w:r w:rsidRPr="00BC2AE5">
                <w:t>0</w:t>
              </w:r>
            </w:ins>
          </w:p>
        </w:tc>
      </w:tr>
      <w:tr w:rsidR="00B118FC" w:rsidRPr="00BC2AE5" w:rsidTr="005500B2">
        <w:trPr>
          <w:jc w:val="center"/>
          <w:ins w:id="2563"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564" w:author="Derrick (ZTE)" w:date="2024-05-13T22:43:00Z"/>
              </w:rPr>
            </w:pPr>
            <w:ins w:id="2565" w:author="Derrick (ZTE)" w:date="2024-05-13T22:43:00Z">
              <w:r w:rsidRPr="00BC2AE5">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66" w:author="Derrick (ZTE)" w:date="2024-05-13T22:43:00Z"/>
              </w:rPr>
            </w:pPr>
          </w:p>
        </w:tc>
        <w:tc>
          <w:tcPr>
            <w:tcW w:w="1559"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67" w:author="Derrick (ZTE)" w:date="2024-05-13T22:43:00Z"/>
              </w:rPr>
            </w:pPr>
          </w:p>
        </w:tc>
        <w:tc>
          <w:tcPr>
            <w:tcW w:w="1417"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68" w:author="Derrick (ZTE)" w:date="2024-05-13T22:43:00Z"/>
              </w:rPr>
            </w:pPr>
          </w:p>
        </w:tc>
        <w:tc>
          <w:tcPr>
            <w:tcW w:w="1701"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69" w:author="Derrick (ZTE)" w:date="2024-05-13T22:43:00Z"/>
              </w:rPr>
            </w:pPr>
          </w:p>
        </w:tc>
        <w:tc>
          <w:tcPr>
            <w:tcW w:w="1134"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70" w:author="Derrick (ZTE)" w:date="2024-05-13T22:43:00Z"/>
              </w:rPr>
            </w:pPr>
          </w:p>
        </w:tc>
      </w:tr>
      <w:tr w:rsidR="00B118FC" w:rsidRPr="00BC2AE5" w:rsidTr="005500B2">
        <w:trPr>
          <w:jc w:val="center"/>
          <w:ins w:id="2571"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572" w:author="Derrick (ZTE)" w:date="2024-05-13T22:43:00Z"/>
              </w:rPr>
            </w:pPr>
            <w:ins w:id="2573" w:author="Derrick (ZTE)" w:date="2024-05-13T22:43:00Z">
              <w:r w:rsidRPr="00BC2AE5">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74" w:author="Derrick (ZTE)" w:date="2024-05-13T22:43:00Z"/>
              </w:rPr>
            </w:pPr>
          </w:p>
        </w:tc>
        <w:tc>
          <w:tcPr>
            <w:tcW w:w="1559"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75" w:author="Derrick (ZTE)" w:date="2024-05-13T22:43:00Z"/>
              </w:rPr>
            </w:pPr>
          </w:p>
        </w:tc>
        <w:tc>
          <w:tcPr>
            <w:tcW w:w="1417"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76" w:author="Derrick (ZTE)" w:date="2024-05-13T22:43:00Z"/>
              </w:rPr>
            </w:pPr>
          </w:p>
        </w:tc>
        <w:tc>
          <w:tcPr>
            <w:tcW w:w="1701"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77" w:author="Derrick (ZTE)" w:date="2024-05-13T22:43:00Z"/>
              </w:rPr>
            </w:pPr>
          </w:p>
        </w:tc>
        <w:tc>
          <w:tcPr>
            <w:tcW w:w="1134"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78" w:author="Derrick (ZTE)" w:date="2024-05-13T22:43:00Z"/>
              </w:rPr>
            </w:pPr>
          </w:p>
        </w:tc>
      </w:tr>
      <w:tr w:rsidR="00B118FC" w:rsidRPr="00BC2AE5" w:rsidTr="005500B2">
        <w:trPr>
          <w:jc w:val="center"/>
          <w:ins w:id="2579"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580" w:author="Derrick (ZTE)" w:date="2024-05-13T22:43:00Z"/>
              </w:rPr>
            </w:pPr>
            <w:ins w:id="2581" w:author="Derrick (ZTE)" w:date="2024-05-13T22:43:00Z">
              <w:r w:rsidRPr="00BC2AE5">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82" w:author="Derrick (ZTE)" w:date="2024-05-13T22:43:00Z"/>
              </w:rPr>
            </w:pPr>
          </w:p>
        </w:tc>
        <w:tc>
          <w:tcPr>
            <w:tcW w:w="1559"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83" w:author="Derrick (ZTE)" w:date="2024-05-13T22:43:00Z"/>
              </w:rPr>
            </w:pPr>
          </w:p>
        </w:tc>
        <w:tc>
          <w:tcPr>
            <w:tcW w:w="1417"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84" w:author="Derrick (ZTE)" w:date="2024-05-13T22:43:00Z"/>
              </w:rPr>
            </w:pPr>
          </w:p>
        </w:tc>
        <w:tc>
          <w:tcPr>
            <w:tcW w:w="1701"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85" w:author="Derrick (ZTE)" w:date="2024-05-13T22:43:00Z"/>
              </w:rPr>
            </w:pPr>
          </w:p>
        </w:tc>
        <w:tc>
          <w:tcPr>
            <w:tcW w:w="1134"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86" w:author="Derrick (ZTE)" w:date="2024-05-13T22:43:00Z"/>
              </w:rPr>
            </w:pPr>
          </w:p>
        </w:tc>
      </w:tr>
      <w:tr w:rsidR="00B118FC" w:rsidRPr="00BC2AE5" w:rsidTr="005500B2">
        <w:trPr>
          <w:jc w:val="center"/>
          <w:ins w:id="2587"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588" w:author="Derrick (ZTE)" w:date="2024-05-13T22:43:00Z"/>
              </w:rPr>
            </w:pPr>
            <w:ins w:id="2589" w:author="Derrick (ZTE)" w:date="2024-05-13T22:43:00Z">
              <w:r w:rsidRPr="00BC2AE5">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90" w:author="Derrick (ZTE)" w:date="2024-05-13T22:43:00Z"/>
              </w:rPr>
            </w:pPr>
          </w:p>
        </w:tc>
        <w:tc>
          <w:tcPr>
            <w:tcW w:w="1559"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91" w:author="Derrick (ZTE)" w:date="2024-05-13T22:43:00Z"/>
              </w:rPr>
            </w:pPr>
          </w:p>
        </w:tc>
        <w:tc>
          <w:tcPr>
            <w:tcW w:w="1417"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92" w:author="Derrick (ZTE)" w:date="2024-05-13T22:43:00Z"/>
              </w:rPr>
            </w:pPr>
          </w:p>
        </w:tc>
        <w:tc>
          <w:tcPr>
            <w:tcW w:w="1701"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93" w:author="Derrick (ZTE)" w:date="2024-05-13T22:43:00Z"/>
              </w:rPr>
            </w:pPr>
          </w:p>
        </w:tc>
        <w:tc>
          <w:tcPr>
            <w:tcW w:w="1134"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94" w:author="Derrick (ZTE)" w:date="2024-05-13T22:43:00Z"/>
              </w:rPr>
            </w:pPr>
          </w:p>
        </w:tc>
      </w:tr>
      <w:tr w:rsidR="00B118FC" w:rsidRPr="00BC2AE5" w:rsidTr="005500B2">
        <w:trPr>
          <w:jc w:val="center"/>
          <w:ins w:id="2595"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596" w:author="Derrick (ZTE)" w:date="2024-05-13T22:43:00Z"/>
              </w:rPr>
            </w:pPr>
            <w:ins w:id="2597" w:author="Derrick (ZTE)" w:date="2024-05-13T22:43:00Z">
              <w:r w:rsidRPr="00BC2AE5">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98" w:author="Derrick (ZTE)" w:date="2024-05-13T22:43:00Z"/>
              </w:rPr>
            </w:pPr>
          </w:p>
        </w:tc>
        <w:tc>
          <w:tcPr>
            <w:tcW w:w="1559"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599" w:author="Derrick (ZTE)" w:date="2024-05-13T22:43:00Z"/>
              </w:rPr>
            </w:pPr>
          </w:p>
        </w:tc>
        <w:tc>
          <w:tcPr>
            <w:tcW w:w="1417"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00" w:author="Derrick (ZTE)" w:date="2024-05-13T22:43:00Z"/>
              </w:rPr>
            </w:pPr>
          </w:p>
        </w:tc>
        <w:tc>
          <w:tcPr>
            <w:tcW w:w="1701"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01" w:author="Derrick (ZTE)" w:date="2024-05-13T22:43:00Z"/>
              </w:rPr>
            </w:pPr>
          </w:p>
        </w:tc>
        <w:tc>
          <w:tcPr>
            <w:tcW w:w="1134"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02" w:author="Derrick (ZTE)" w:date="2024-05-13T22:43:00Z"/>
              </w:rPr>
            </w:pPr>
          </w:p>
        </w:tc>
      </w:tr>
      <w:tr w:rsidR="00B118FC" w:rsidRPr="00BC2AE5" w:rsidTr="005500B2">
        <w:trPr>
          <w:jc w:val="center"/>
          <w:ins w:id="2603"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604" w:author="Derrick (ZTE)" w:date="2024-05-13T22:43:00Z"/>
              </w:rPr>
            </w:pPr>
            <w:ins w:id="2605" w:author="Derrick (ZTE)" w:date="2024-05-13T22:43:00Z">
              <w:r w:rsidRPr="00BC2AE5">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06" w:author="Derrick (ZTE)" w:date="2024-05-13T22:43:00Z"/>
              </w:rPr>
            </w:pPr>
          </w:p>
        </w:tc>
        <w:tc>
          <w:tcPr>
            <w:tcW w:w="1559"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07" w:author="Derrick (ZTE)" w:date="2024-05-13T22:43:00Z"/>
              </w:rPr>
            </w:pPr>
          </w:p>
        </w:tc>
        <w:tc>
          <w:tcPr>
            <w:tcW w:w="1417"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08" w:author="Derrick (ZTE)" w:date="2024-05-13T22:43:00Z"/>
              </w:rPr>
            </w:pPr>
          </w:p>
        </w:tc>
        <w:tc>
          <w:tcPr>
            <w:tcW w:w="1701"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09" w:author="Derrick (ZTE)" w:date="2024-05-13T22:43:00Z"/>
              </w:rPr>
            </w:pPr>
          </w:p>
        </w:tc>
        <w:tc>
          <w:tcPr>
            <w:tcW w:w="1134"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10" w:author="Derrick (ZTE)" w:date="2024-05-13T22:43:00Z"/>
              </w:rPr>
            </w:pPr>
          </w:p>
        </w:tc>
      </w:tr>
      <w:tr w:rsidR="00B118FC" w:rsidRPr="00BC2AE5" w:rsidTr="005500B2">
        <w:trPr>
          <w:jc w:val="center"/>
          <w:ins w:id="2611"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612" w:author="Derrick (ZTE)" w:date="2024-05-13T22:43:00Z"/>
              </w:rPr>
            </w:pPr>
            <w:ins w:id="2613" w:author="Derrick (ZTE)" w:date="2024-05-13T22:43:00Z">
              <w:r w:rsidRPr="00BC2AE5">
                <w:rPr>
                  <w:rFonts w:eastAsia="Malgun Gothic"/>
                  <w:szCs w:val="18"/>
                </w:rPr>
                <w:t>EPRE ratio of OCNG DMRS to SSS</w:t>
              </w:r>
              <w:r w:rsidRPr="00BC2AE5">
                <w:rPr>
                  <w:rFonts w:eastAsia="Malgun Gothic"/>
                  <w:szCs w:val="18"/>
                  <w:vertAlign w:val="superscript"/>
                </w:rPr>
                <w:t>Note 1</w:t>
              </w:r>
            </w:ins>
          </w:p>
        </w:tc>
        <w:tc>
          <w:tcPr>
            <w:tcW w:w="780"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14" w:author="Derrick (ZTE)" w:date="2024-05-13T22:43:00Z"/>
              </w:rPr>
            </w:pPr>
          </w:p>
        </w:tc>
        <w:tc>
          <w:tcPr>
            <w:tcW w:w="1559"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15" w:author="Derrick (ZTE)" w:date="2024-05-13T22:43:00Z"/>
              </w:rPr>
            </w:pPr>
          </w:p>
        </w:tc>
        <w:tc>
          <w:tcPr>
            <w:tcW w:w="1417"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16" w:author="Derrick (ZTE)" w:date="2024-05-13T22:43:00Z"/>
              </w:rPr>
            </w:pPr>
          </w:p>
        </w:tc>
        <w:tc>
          <w:tcPr>
            <w:tcW w:w="1701"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17" w:author="Derrick (ZTE)" w:date="2024-05-13T22:43:00Z"/>
              </w:rPr>
            </w:pPr>
          </w:p>
        </w:tc>
        <w:tc>
          <w:tcPr>
            <w:tcW w:w="1134" w:type="dxa"/>
            <w:tcBorders>
              <w:top w:val="nil"/>
              <w:left w:val="single" w:sz="4" w:space="0" w:color="auto"/>
              <w:bottom w:val="nil"/>
              <w:right w:val="single" w:sz="4" w:space="0" w:color="auto"/>
            </w:tcBorders>
            <w:shd w:val="clear" w:color="auto" w:fill="auto"/>
          </w:tcPr>
          <w:p w:rsidR="00B118FC" w:rsidRPr="00BC2AE5" w:rsidRDefault="00B118FC" w:rsidP="005500B2">
            <w:pPr>
              <w:pStyle w:val="TAC"/>
              <w:rPr>
                <w:ins w:id="2618" w:author="Derrick (ZTE)" w:date="2024-05-13T22:43:00Z"/>
              </w:rPr>
            </w:pPr>
          </w:p>
        </w:tc>
      </w:tr>
      <w:tr w:rsidR="00B118FC" w:rsidRPr="00BC2AE5" w:rsidTr="005500B2">
        <w:trPr>
          <w:trHeight w:val="217"/>
          <w:jc w:val="center"/>
          <w:ins w:id="2619"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620" w:author="Derrick (ZTE)" w:date="2024-05-13T22:43:00Z"/>
              </w:rPr>
            </w:pPr>
            <w:ins w:id="2621" w:author="Derrick (ZTE)" w:date="2024-05-13T22:43:00Z">
              <w:r w:rsidRPr="00BC2AE5">
                <w:rPr>
                  <w:rFonts w:eastAsia="Malgun Gothic"/>
                  <w:szCs w:val="18"/>
                </w:rPr>
                <w:t>EPRE ratio of OCNG to OCNG DMRS</w:t>
              </w:r>
              <w:r w:rsidRPr="00BC2AE5">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rsidR="00B118FC" w:rsidRPr="00BC2AE5" w:rsidRDefault="00B118FC" w:rsidP="005500B2">
            <w:pPr>
              <w:pStyle w:val="TAC"/>
              <w:rPr>
                <w:ins w:id="2622" w:author="Derrick (ZTE)" w:date="2024-05-13T22:43:00Z"/>
              </w:rPr>
            </w:pPr>
          </w:p>
        </w:tc>
        <w:tc>
          <w:tcPr>
            <w:tcW w:w="1559" w:type="dxa"/>
            <w:tcBorders>
              <w:top w:val="nil"/>
              <w:left w:val="single" w:sz="4" w:space="0" w:color="auto"/>
              <w:bottom w:val="single" w:sz="4" w:space="0" w:color="auto"/>
              <w:right w:val="single" w:sz="4" w:space="0" w:color="auto"/>
            </w:tcBorders>
            <w:shd w:val="clear" w:color="auto" w:fill="auto"/>
          </w:tcPr>
          <w:p w:rsidR="00B118FC" w:rsidRPr="00BC2AE5" w:rsidRDefault="00B118FC" w:rsidP="005500B2">
            <w:pPr>
              <w:pStyle w:val="TAC"/>
              <w:rPr>
                <w:ins w:id="2623" w:author="Derrick (ZTE)" w:date="2024-05-13T22:43:00Z"/>
              </w:rPr>
            </w:pPr>
          </w:p>
        </w:tc>
        <w:tc>
          <w:tcPr>
            <w:tcW w:w="1417" w:type="dxa"/>
            <w:tcBorders>
              <w:top w:val="nil"/>
              <w:left w:val="single" w:sz="4" w:space="0" w:color="auto"/>
              <w:bottom w:val="single" w:sz="4" w:space="0" w:color="auto"/>
              <w:right w:val="single" w:sz="4" w:space="0" w:color="auto"/>
            </w:tcBorders>
            <w:shd w:val="clear" w:color="auto" w:fill="auto"/>
          </w:tcPr>
          <w:p w:rsidR="00B118FC" w:rsidRPr="00BC2AE5" w:rsidRDefault="00B118FC" w:rsidP="005500B2">
            <w:pPr>
              <w:pStyle w:val="TAC"/>
              <w:rPr>
                <w:ins w:id="2624" w:author="Derrick (ZTE)" w:date="2024-05-13T22:43:00Z"/>
              </w:rPr>
            </w:pPr>
          </w:p>
        </w:tc>
        <w:tc>
          <w:tcPr>
            <w:tcW w:w="1701" w:type="dxa"/>
            <w:tcBorders>
              <w:top w:val="nil"/>
              <w:left w:val="single" w:sz="4" w:space="0" w:color="auto"/>
              <w:bottom w:val="single" w:sz="4" w:space="0" w:color="auto"/>
              <w:right w:val="single" w:sz="4" w:space="0" w:color="auto"/>
            </w:tcBorders>
            <w:shd w:val="clear" w:color="auto" w:fill="auto"/>
          </w:tcPr>
          <w:p w:rsidR="00B118FC" w:rsidRPr="00BC2AE5" w:rsidRDefault="00B118FC" w:rsidP="005500B2">
            <w:pPr>
              <w:pStyle w:val="TAC"/>
              <w:rPr>
                <w:ins w:id="2625" w:author="Derrick (ZTE)" w:date="2024-05-13T22:43:00Z"/>
              </w:rPr>
            </w:pPr>
          </w:p>
        </w:tc>
        <w:tc>
          <w:tcPr>
            <w:tcW w:w="1134" w:type="dxa"/>
            <w:tcBorders>
              <w:top w:val="nil"/>
              <w:left w:val="single" w:sz="4" w:space="0" w:color="auto"/>
              <w:bottom w:val="single" w:sz="4" w:space="0" w:color="auto"/>
              <w:right w:val="single" w:sz="4" w:space="0" w:color="auto"/>
            </w:tcBorders>
            <w:shd w:val="clear" w:color="auto" w:fill="auto"/>
          </w:tcPr>
          <w:p w:rsidR="00B118FC" w:rsidRPr="00BC2AE5" w:rsidRDefault="00B118FC" w:rsidP="005500B2">
            <w:pPr>
              <w:pStyle w:val="TAC"/>
              <w:rPr>
                <w:ins w:id="2626" w:author="Derrick (ZTE)" w:date="2024-05-13T22:43:00Z"/>
              </w:rPr>
            </w:pPr>
          </w:p>
        </w:tc>
      </w:tr>
      <w:tr w:rsidR="00B118FC" w:rsidRPr="00BC2AE5" w:rsidTr="005500B2">
        <w:trPr>
          <w:trHeight w:val="217"/>
          <w:jc w:val="center"/>
          <w:ins w:id="2627"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628" w:author="Derrick (ZTE)" w:date="2024-05-13T22:43:00Z"/>
                <w:rFonts w:eastAsia="Calibri" w:cs="Arial"/>
                <w:szCs w:val="22"/>
              </w:rPr>
            </w:pPr>
            <w:ins w:id="2629" w:author="Derrick (ZTE)" w:date="2024-05-13T22:43:00Z">
              <w:r w:rsidRPr="00BC2AE5">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30" w:author="Derrick (ZTE)" w:date="2024-05-13T22:43:00Z"/>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31" w:author="Derrick (ZTE)" w:date="2024-05-13T22:43:00Z"/>
                <w:lang w:val="en-US" w:eastAsia="zh-CN"/>
              </w:rPr>
            </w:pPr>
            <w:ins w:id="2632" w:author="Derrick (ZTE)" w:date="2024-05-13T22:43:00Z">
              <w:r w:rsidRPr="00BC2AE5">
                <w:rPr>
                  <w:lang w:val="en-US" w:eastAsia="zh-CN"/>
                </w:rPr>
                <w:t>Two-tap channel</w:t>
              </w:r>
              <w:r w:rsidRPr="00BC2AE5">
                <w:rPr>
                  <w:lang w:eastAsia="zh-CN"/>
                </w:rPr>
                <w:t xml:space="preserve"> </w:t>
              </w:r>
              <w:r w:rsidRPr="00BC2AE5">
                <w:rPr>
                  <w:lang w:val="en-US" w:eastAsia="zh-CN"/>
                </w:rPr>
                <w:t xml:space="preserve">defined in 38.101-4 Annex B.2.4, </w:t>
              </w:r>
            </w:ins>
          </w:p>
          <w:p w:rsidR="00B118FC" w:rsidRPr="00BC2AE5" w:rsidRDefault="00B118FC" w:rsidP="005500B2">
            <w:pPr>
              <w:pStyle w:val="TAC"/>
              <w:rPr>
                <w:ins w:id="2633" w:author="Derrick (ZTE)" w:date="2024-05-13T22:43:00Z"/>
              </w:rPr>
            </w:pPr>
            <w:ins w:id="2634" w:author="Derrick (ZTE)" w:date="2024-05-13T22:43:00Z">
              <w:r w:rsidRPr="00BC2AE5">
                <w:rPr>
                  <w:bCs/>
                  <w:i/>
                  <w:lang w:val="en-US" w:eastAsia="zh-CN"/>
                </w:rPr>
                <w:t xml:space="preserve">a </w:t>
              </w:r>
              <w:r w:rsidRPr="00BC2AE5">
                <w:rPr>
                  <w:bCs/>
                  <w:iCs/>
                  <w:lang w:val="en-US" w:eastAsia="zh-CN"/>
                </w:rPr>
                <w:t xml:space="preserve">= 1, </w:t>
              </w:r>
              <m:oMath>
                <m:sSub>
                  <m:sSubPr>
                    <m:ctrlPr>
                      <w:rPr>
                        <w:rFonts w:ascii="Cambria Math" w:hAnsi="Cambria Math"/>
                        <w:bCs/>
                        <w:i/>
                        <w:lang w:val="en-US" w:eastAsia="zh-CN"/>
                      </w:rPr>
                    </m:ctrlPr>
                  </m:sSubPr>
                  <m:e>
                    <m:r>
                      <w:rPr>
                        <w:rFonts w:ascii="Cambria Math" w:hAnsi="Cambria Math"/>
                        <w:lang w:val="en-US" w:eastAsia="zh-CN"/>
                      </w:rPr>
                      <m:t>τ</m:t>
                    </m:r>
                  </m:e>
                  <m:sub>
                    <m:r>
                      <w:rPr>
                        <w:rFonts w:ascii="Cambria Math" w:hAnsi="Cambria Math"/>
                        <w:lang w:val="en-US" w:eastAsia="zh-CN"/>
                      </w:rPr>
                      <m:t>d</m:t>
                    </m:r>
                  </m:sub>
                </m:sSub>
                <m:r>
                  <w:rPr>
                    <w:rFonts w:ascii="Cambria Math" w:hAnsi="Cambria Math"/>
                    <w:lang w:val="en-US" w:eastAsia="zh-CN"/>
                  </w:rPr>
                  <m:t>=0.45</m:t>
                </m:r>
              </m:oMath>
              <w:r w:rsidRPr="00BC2AE5">
                <w:rPr>
                  <w:bCs/>
                  <w:lang w:val="en-US" w:eastAsia="zh-CN"/>
                </w:rPr>
                <w:t xml:space="preserve"> µs and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sub>
                </m:sSub>
                <m:r>
                  <w:rPr>
                    <w:rFonts w:ascii="Cambria Math" w:hAnsi="Cambria Math"/>
                    <w:lang w:val="en-US" w:eastAsia="zh-CN"/>
                  </w:rPr>
                  <m:t>=5</m:t>
                </m:r>
              </m:oMath>
              <w:r w:rsidRPr="00BC2AE5">
                <w:rPr>
                  <w:bCs/>
                  <w:lang w:val="en-US" w:eastAsia="zh-CN"/>
                </w:rPr>
                <w:t xml:space="preserve"> Hz</w:t>
              </w:r>
            </w:ins>
          </w:p>
        </w:tc>
      </w:tr>
      <w:tr w:rsidR="00B118FC" w:rsidRPr="00BC2AE5" w:rsidTr="005500B2">
        <w:trPr>
          <w:trHeight w:val="217"/>
          <w:jc w:val="center"/>
          <w:ins w:id="2635" w:author="Derrick (ZTE)" w:date="2024-05-13T22:43:00Z"/>
        </w:trPr>
        <w:tc>
          <w:tcPr>
            <w:tcW w:w="30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636" w:author="Derrick (ZTE)" w:date="2024-05-13T22:43:00Z"/>
                <w:rFonts w:eastAsia="Calibri" w:cs="Arial"/>
                <w:szCs w:val="22"/>
              </w:rPr>
            </w:pPr>
            <w:ins w:id="2637" w:author="Derrick (ZTE)" w:date="2024-05-13T22:43:00Z">
              <w:r w:rsidRPr="00BC2AE5">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38" w:author="Derrick (ZTE)" w:date="2024-05-13T22:43:00Z"/>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39" w:author="Derrick (ZTE)" w:date="2024-05-13T22:43:00Z"/>
              </w:rPr>
            </w:pPr>
            <w:ins w:id="2640" w:author="Derrick (ZTE)" w:date="2024-05-13T22:43:00Z">
              <w:r w:rsidRPr="00BC2AE5">
                <w:t>1x2</w:t>
              </w:r>
            </w:ins>
          </w:p>
        </w:tc>
        <w:tc>
          <w:tcPr>
            <w:tcW w:w="1417"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41" w:author="Derrick (ZTE)" w:date="2024-05-13T22:43:00Z"/>
              </w:rPr>
            </w:pPr>
            <w:ins w:id="2642" w:author="Derrick (ZTE)" w:date="2024-05-13T22:43:00Z">
              <w:r w:rsidRPr="00BC2AE5">
                <w:t>1x2</w:t>
              </w:r>
            </w:ins>
          </w:p>
        </w:tc>
        <w:tc>
          <w:tcPr>
            <w:tcW w:w="170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43" w:author="Derrick (ZTE)" w:date="2024-05-13T22:43:00Z"/>
              </w:rPr>
            </w:pPr>
            <w:ins w:id="2644" w:author="Derrick (ZTE)" w:date="2024-05-13T22:43:00Z">
              <w:r w:rsidRPr="00BC2AE5">
                <w:t>1x2</w:t>
              </w:r>
            </w:ins>
          </w:p>
        </w:tc>
        <w:tc>
          <w:tcPr>
            <w:tcW w:w="113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45" w:author="Derrick (ZTE)" w:date="2024-05-13T22:43:00Z"/>
              </w:rPr>
            </w:pPr>
            <w:ins w:id="2646" w:author="Derrick (ZTE)" w:date="2024-05-13T22:43:00Z">
              <w:r w:rsidRPr="00BC2AE5">
                <w:t>1x2</w:t>
              </w:r>
            </w:ins>
          </w:p>
        </w:tc>
      </w:tr>
      <w:tr w:rsidR="00B118FC" w:rsidRPr="00BC2AE5" w:rsidTr="005500B2">
        <w:trPr>
          <w:trHeight w:val="217"/>
          <w:jc w:val="center"/>
          <w:ins w:id="2647" w:author="Derrick (ZTE)" w:date="2024-05-13T22:43:00Z"/>
        </w:trPr>
        <w:tc>
          <w:tcPr>
            <w:tcW w:w="9634" w:type="dxa"/>
            <w:gridSpan w:val="6"/>
            <w:tcBorders>
              <w:top w:val="single" w:sz="4" w:space="0" w:color="auto"/>
              <w:left w:val="single" w:sz="4" w:space="0" w:color="auto"/>
              <w:bottom w:val="single" w:sz="4" w:space="0" w:color="auto"/>
              <w:right w:val="single" w:sz="4" w:space="0" w:color="auto"/>
            </w:tcBorders>
            <w:vAlign w:val="center"/>
          </w:tcPr>
          <w:p w:rsidR="00B118FC" w:rsidRPr="00BC2AE5" w:rsidRDefault="00B118FC" w:rsidP="005500B2">
            <w:pPr>
              <w:keepNext/>
              <w:keepLines/>
              <w:spacing w:after="0"/>
              <w:ind w:left="851" w:hanging="851"/>
              <w:rPr>
                <w:ins w:id="2648" w:author="Derrick (ZTE)" w:date="2024-05-13T22:43:00Z"/>
                <w:rFonts w:ascii="Arial" w:hAnsi="Arial"/>
                <w:sz w:val="18"/>
              </w:rPr>
            </w:pPr>
            <w:ins w:id="2649" w:author="Derrick (ZTE)" w:date="2024-05-13T22:43:00Z">
              <w:r w:rsidRPr="00BC2AE5">
                <w:rPr>
                  <w:rFonts w:ascii="Arial" w:hAnsi="Arial"/>
                  <w:sz w:val="18"/>
                </w:rPr>
                <w:t>Note 1:</w:t>
              </w:r>
              <w:r w:rsidRPr="00BC2AE5">
                <w:rPr>
                  <w:rFonts w:ascii="Arial" w:hAnsi="Arial"/>
                  <w:sz w:val="18"/>
                </w:rPr>
                <w:tab/>
                <w:t>OCNG shall be used such that both cells are fully allocated and a constant total transmitted power spectral density is achieved for all OFDM symbols.</w:t>
              </w:r>
            </w:ins>
          </w:p>
          <w:p w:rsidR="00B118FC" w:rsidRPr="00BC2AE5" w:rsidRDefault="00B118FC" w:rsidP="005500B2">
            <w:pPr>
              <w:keepNext/>
              <w:keepLines/>
              <w:spacing w:after="0"/>
              <w:ind w:left="851" w:hanging="851"/>
              <w:rPr>
                <w:ins w:id="2650" w:author="Derrick (ZTE)" w:date="2024-05-13T22:43:00Z"/>
                <w:rFonts w:ascii="Arial" w:hAnsi="Arial"/>
                <w:sz w:val="18"/>
              </w:rPr>
            </w:pPr>
            <w:ins w:id="2651" w:author="Derrick (ZTE)" w:date="2024-05-13T22:43:00Z">
              <w:r w:rsidRPr="00BC2AE5">
                <w:rPr>
                  <w:rFonts w:ascii="Arial" w:hAnsi="Arial"/>
                  <w:sz w:val="18"/>
                </w:rPr>
                <w:t xml:space="preserve">Note </w:t>
              </w:r>
              <w:r w:rsidRPr="00BC2AE5">
                <w:rPr>
                  <w:rFonts w:ascii="Arial" w:hAnsi="Arial" w:hint="eastAsia"/>
                  <w:sz w:val="18"/>
                  <w:lang w:val="en-US" w:eastAsia="zh-CN"/>
                </w:rPr>
                <w:t>2</w:t>
              </w:r>
              <w:r w:rsidRPr="00BC2AE5">
                <w:rPr>
                  <w:rFonts w:ascii="Arial" w:hAnsi="Arial"/>
                  <w:sz w:val="18"/>
                </w:rPr>
                <w:t>:</w:t>
              </w:r>
              <w:r w:rsidRPr="00BC2AE5">
                <w:rPr>
                  <w:rFonts w:ascii="Arial" w:hAnsi="Arial"/>
                  <w:sz w:val="18"/>
                </w:rPr>
                <w:tab/>
              </w:r>
              <w:r w:rsidRPr="00BC2AE5">
                <w:rPr>
                  <w:rFonts w:ascii="Arial" w:hAnsi="Arial" w:cs="Arial"/>
                  <w:sz w:val="18"/>
                </w:rPr>
                <w:t>GP#24 is configured if UE supports MG#24, otherwise GP#</w:t>
              </w:r>
              <w:r w:rsidRPr="00BC2AE5">
                <w:rPr>
                  <w:rFonts w:ascii="Arial" w:hAnsi="Arial" w:cs="Arial" w:hint="eastAsia"/>
                  <w:sz w:val="18"/>
                  <w:lang w:val="en-US" w:eastAsia="zh-CN"/>
                </w:rPr>
                <w:t>13</w:t>
              </w:r>
              <w:r w:rsidRPr="00BC2AE5">
                <w:rPr>
                  <w:rFonts w:ascii="Arial" w:hAnsi="Arial" w:cs="Arial"/>
                  <w:sz w:val="18"/>
                </w:rPr>
                <w:t xml:space="preserve"> is configured.</w:t>
              </w:r>
            </w:ins>
          </w:p>
        </w:tc>
      </w:tr>
    </w:tbl>
    <w:p w:rsidR="00B118FC" w:rsidRPr="00BC2AE5" w:rsidRDefault="00B118FC" w:rsidP="00B118FC">
      <w:pPr>
        <w:spacing w:line="259" w:lineRule="auto"/>
        <w:rPr>
          <w:ins w:id="2652" w:author="Derrick (ZTE)" w:date="2024-05-13T22:43:00Z"/>
        </w:rPr>
      </w:pPr>
    </w:p>
    <w:p w:rsidR="00B118FC" w:rsidRPr="00BC2AE5" w:rsidRDefault="00B118FC" w:rsidP="00B118FC">
      <w:pPr>
        <w:pStyle w:val="TH"/>
        <w:rPr>
          <w:ins w:id="2653" w:author="Derrick (ZTE)" w:date="2024-05-13T22:43:00Z"/>
        </w:rPr>
      </w:pPr>
      <w:ins w:id="2654" w:author="Derrick (ZTE)" w:date="2024-05-13T22:43:00Z">
        <w:r w:rsidRPr="00BC2AE5">
          <w:lastRenderedPageBreak/>
          <w:t xml:space="preserve">Table </w:t>
        </w:r>
        <w:r w:rsidRPr="00BC2AE5">
          <w:rPr>
            <w:rFonts w:hint="eastAsia"/>
            <w:lang w:eastAsia="zh-CN"/>
          </w:rPr>
          <w:t>A.7.7.</w:t>
        </w:r>
        <w:r>
          <w:rPr>
            <w:lang w:eastAsia="zh-CN"/>
          </w:rPr>
          <w:t>13</w:t>
        </w:r>
        <w:r w:rsidRPr="00BC2AE5">
          <w:t xml:space="preserve">.1.2-3: </w:t>
        </w:r>
        <w:r w:rsidRPr="00BC2AE5">
          <w:rPr>
            <w:rFonts w:hint="eastAsia"/>
            <w:lang w:eastAsia="zh-CN"/>
          </w:rPr>
          <w:t>PRS-RSRPP</w:t>
        </w:r>
        <w:r w:rsidRPr="00BC2AE5">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B118FC" w:rsidRPr="00BC2AE5" w:rsidTr="005500B2">
        <w:trPr>
          <w:trHeight w:val="187"/>
          <w:jc w:val="center"/>
          <w:ins w:id="2655" w:author="Derrick (ZTE)" w:date="2024-05-13T22:43:00Z"/>
        </w:trPr>
        <w:tc>
          <w:tcPr>
            <w:tcW w:w="1985" w:type="dxa"/>
            <w:tcBorders>
              <w:top w:val="single" w:sz="4" w:space="0" w:color="auto"/>
              <w:left w:val="single" w:sz="4" w:space="0" w:color="auto"/>
              <w:bottom w:val="nil"/>
              <w:right w:val="single" w:sz="4" w:space="0" w:color="auto"/>
            </w:tcBorders>
            <w:shd w:val="clear" w:color="auto" w:fill="auto"/>
          </w:tcPr>
          <w:p w:rsidR="00B118FC" w:rsidRPr="00BC2AE5" w:rsidRDefault="00B118FC" w:rsidP="005500B2">
            <w:pPr>
              <w:pStyle w:val="TAH"/>
              <w:rPr>
                <w:ins w:id="2656" w:author="Derrick (ZTE)" w:date="2024-05-13T22:43:00Z"/>
              </w:rPr>
            </w:pPr>
            <w:ins w:id="2657" w:author="Derrick (ZTE)" w:date="2024-05-13T22:43:00Z">
              <w:r w:rsidRPr="00BC2AE5">
                <w:t>Parameter</w:t>
              </w:r>
            </w:ins>
          </w:p>
        </w:tc>
        <w:tc>
          <w:tcPr>
            <w:tcW w:w="1931" w:type="dxa"/>
            <w:tcBorders>
              <w:top w:val="single" w:sz="4" w:space="0" w:color="auto"/>
              <w:left w:val="single" w:sz="4" w:space="0" w:color="auto"/>
              <w:bottom w:val="nil"/>
              <w:right w:val="single" w:sz="4" w:space="0" w:color="auto"/>
            </w:tcBorders>
            <w:shd w:val="clear" w:color="auto" w:fill="auto"/>
          </w:tcPr>
          <w:p w:rsidR="00B118FC" w:rsidRPr="00BC2AE5" w:rsidRDefault="00B118FC" w:rsidP="005500B2">
            <w:pPr>
              <w:pStyle w:val="TAH"/>
              <w:rPr>
                <w:ins w:id="2658" w:author="Derrick (ZTE)" w:date="2024-05-13T22:43:00Z"/>
              </w:rPr>
            </w:pPr>
            <w:ins w:id="2659" w:author="Derrick (ZTE)" w:date="2024-05-13T22:43:00Z">
              <w:r w:rsidRPr="00BC2AE5">
                <w:t>Unit</w:t>
              </w:r>
            </w:ins>
          </w:p>
        </w:tc>
        <w:tc>
          <w:tcPr>
            <w:tcW w:w="1896"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H"/>
              <w:rPr>
                <w:ins w:id="2660" w:author="Derrick (ZTE)" w:date="2024-05-13T22:43:00Z"/>
              </w:rPr>
            </w:pPr>
            <w:ins w:id="2661" w:author="Derrick (ZTE)" w:date="2024-05-13T22:43:00Z">
              <w:r w:rsidRPr="00BC2AE5">
                <w:t>T</w:t>
              </w:r>
              <w:r w:rsidRPr="00BC2AE5">
                <w:rPr>
                  <w:rFonts w:hint="eastAsia"/>
                  <w:lang w:eastAsia="zh-CN"/>
                </w:rPr>
                <w:t xml:space="preserve">est </w:t>
              </w:r>
              <w:r w:rsidRPr="00BC2AE5">
                <w:t>1</w:t>
              </w:r>
            </w:ins>
          </w:p>
        </w:tc>
        <w:tc>
          <w:tcPr>
            <w:tcW w:w="3828"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H"/>
              <w:rPr>
                <w:ins w:id="2662" w:author="Derrick (ZTE)" w:date="2024-05-13T22:43:00Z"/>
              </w:rPr>
            </w:pPr>
            <w:ins w:id="2663" w:author="Derrick (ZTE)" w:date="2024-05-13T22:43:00Z">
              <w:r w:rsidRPr="00BC2AE5">
                <w:t>T</w:t>
              </w:r>
              <w:r w:rsidRPr="00BC2AE5">
                <w:rPr>
                  <w:rFonts w:hint="eastAsia"/>
                  <w:lang w:eastAsia="zh-CN"/>
                </w:rPr>
                <w:t xml:space="preserve">est </w:t>
              </w:r>
              <w:r w:rsidRPr="00BC2AE5">
                <w:t>2</w:t>
              </w:r>
            </w:ins>
          </w:p>
        </w:tc>
      </w:tr>
      <w:tr w:rsidR="00B118FC" w:rsidRPr="00BC2AE5" w:rsidTr="005500B2">
        <w:trPr>
          <w:trHeight w:val="187"/>
          <w:jc w:val="center"/>
          <w:ins w:id="2664" w:author="Derrick (ZTE)" w:date="2024-05-13T22:43:00Z"/>
        </w:trPr>
        <w:tc>
          <w:tcPr>
            <w:tcW w:w="1985" w:type="dxa"/>
            <w:tcBorders>
              <w:top w:val="nil"/>
              <w:left w:val="single" w:sz="4" w:space="0" w:color="auto"/>
              <w:bottom w:val="single" w:sz="4" w:space="0" w:color="auto"/>
              <w:right w:val="single" w:sz="4" w:space="0" w:color="auto"/>
            </w:tcBorders>
            <w:shd w:val="clear" w:color="auto" w:fill="auto"/>
          </w:tcPr>
          <w:p w:rsidR="00B118FC" w:rsidRPr="00BC2AE5" w:rsidRDefault="00B118FC" w:rsidP="005500B2">
            <w:pPr>
              <w:pStyle w:val="TAH"/>
              <w:rPr>
                <w:ins w:id="2665" w:author="Derrick (ZTE)" w:date="2024-05-13T22:43: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rsidR="00B118FC" w:rsidRPr="00BC2AE5" w:rsidRDefault="00B118FC" w:rsidP="005500B2">
            <w:pPr>
              <w:pStyle w:val="TAH"/>
              <w:rPr>
                <w:ins w:id="2666" w:author="Derrick (ZTE)" w:date="2024-05-13T22:43: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H"/>
              <w:rPr>
                <w:ins w:id="2667" w:author="Derrick (ZTE)" w:date="2024-05-13T22:43:00Z"/>
              </w:rPr>
            </w:pPr>
            <w:ins w:id="2668" w:author="Derrick (ZTE)" w:date="2024-05-13T22:43:00Z">
              <w:r w:rsidRPr="00BC2AE5">
                <w:t>Cell 1</w:t>
              </w:r>
            </w:ins>
          </w:p>
        </w:tc>
        <w:tc>
          <w:tcPr>
            <w:tcW w:w="842"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H"/>
              <w:rPr>
                <w:ins w:id="2669" w:author="Derrick (ZTE)" w:date="2024-05-13T22:43:00Z"/>
              </w:rPr>
            </w:pPr>
            <w:ins w:id="2670" w:author="Derrick (ZTE)" w:date="2024-05-13T22:43:00Z">
              <w:r w:rsidRPr="00BC2AE5">
                <w:t>Cell 2</w:t>
              </w:r>
            </w:ins>
          </w:p>
        </w:tc>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H"/>
              <w:rPr>
                <w:ins w:id="2671" w:author="Derrick (ZTE)" w:date="2024-05-13T22:43:00Z"/>
              </w:rPr>
            </w:pPr>
            <w:ins w:id="2672" w:author="Derrick (ZTE)" w:date="2024-05-13T22:43:00Z">
              <w:r w:rsidRPr="00BC2AE5">
                <w:t>Cell 1</w:t>
              </w:r>
            </w:ins>
          </w:p>
        </w:tc>
        <w:tc>
          <w:tcPr>
            <w:tcW w:w="18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H"/>
              <w:rPr>
                <w:ins w:id="2673" w:author="Derrick (ZTE)" w:date="2024-05-13T22:43:00Z"/>
              </w:rPr>
            </w:pPr>
            <w:ins w:id="2674" w:author="Derrick (ZTE)" w:date="2024-05-13T22:43:00Z">
              <w:r w:rsidRPr="00BC2AE5">
                <w:t>Cell 2</w:t>
              </w:r>
            </w:ins>
          </w:p>
        </w:tc>
      </w:tr>
      <w:tr w:rsidR="00B118FC" w:rsidRPr="00BC2AE5" w:rsidTr="005500B2">
        <w:trPr>
          <w:trHeight w:val="187"/>
          <w:jc w:val="center"/>
          <w:ins w:id="2675" w:author="Derrick (ZTE)" w:date="2024-05-13T22:43:00Z"/>
        </w:trPr>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676" w:author="Derrick (ZTE)" w:date="2024-05-13T22:43:00Z"/>
              </w:rPr>
            </w:pPr>
            <w:ins w:id="2677" w:author="Derrick (ZTE)" w:date="2024-05-13T22:43:00Z">
              <w:r w:rsidRPr="00BC2AE5">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78" w:author="Derrick (ZTE)" w:date="2024-05-13T22:43:00Z"/>
              </w:rPr>
            </w:pPr>
          </w:p>
        </w:tc>
        <w:tc>
          <w:tcPr>
            <w:tcW w:w="5724" w:type="dxa"/>
            <w:gridSpan w:val="4"/>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79" w:author="Derrick (ZTE)" w:date="2024-05-13T22:43:00Z"/>
              </w:rPr>
            </w:pPr>
            <w:ins w:id="2680" w:author="Derrick (ZTE)" w:date="2024-05-13T22:43:00Z">
              <w:r w:rsidRPr="00BC2AE5">
                <w:rPr>
                  <w:rFonts w:cs="Arial"/>
                </w:rPr>
                <w:t>Setup 1 according to clause A.3.15.1</w:t>
              </w:r>
            </w:ins>
          </w:p>
        </w:tc>
      </w:tr>
      <w:tr w:rsidR="00B118FC" w:rsidRPr="00BC2AE5" w:rsidTr="005500B2">
        <w:trPr>
          <w:trHeight w:val="187"/>
          <w:jc w:val="center"/>
          <w:ins w:id="2681" w:author="Derrick (ZTE)" w:date="2024-05-13T22:43:00Z"/>
        </w:trPr>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682" w:author="Derrick (ZTE)" w:date="2024-05-13T22:43:00Z"/>
              </w:rPr>
            </w:pPr>
            <w:ins w:id="2683" w:author="Derrick (ZTE)" w:date="2024-05-13T22:43:00Z">
              <w:r w:rsidRPr="00BC2AE5">
                <w:rPr>
                  <w:szCs w:val="18"/>
                </w:rPr>
                <w:t>Assumption for UE beams</w:t>
              </w:r>
              <w:r w:rsidRPr="00BC2AE5">
                <w:rPr>
                  <w:szCs w:val="18"/>
                  <w:vertAlign w:val="superscript"/>
                </w:rPr>
                <w:t>Note 7</w:t>
              </w:r>
            </w:ins>
          </w:p>
        </w:tc>
        <w:tc>
          <w:tcPr>
            <w:tcW w:w="193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84" w:author="Derrick (ZTE)" w:date="2024-05-13T22:43:00Z"/>
              </w:rPr>
            </w:pPr>
          </w:p>
        </w:tc>
        <w:tc>
          <w:tcPr>
            <w:tcW w:w="1896"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85" w:author="Derrick (ZTE)" w:date="2024-05-13T22:43:00Z"/>
              </w:rPr>
            </w:pPr>
            <w:ins w:id="2686" w:author="Derrick (ZTE)" w:date="2024-05-13T22:43:00Z">
              <w:r w:rsidRPr="00BC2AE5">
                <w:rPr>
                  <w:rFonts w:cs="Arial"/>
                </w:rPr>
                <w:t>Rough</w:t>
              </w:r>
            </w:ins>
          </w:p>
        </w:tc>
        <w:tc>
          <w:tcPr>
            <w:tcW w:w="3828"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87" w:author="Derrick (ZTE)" w:date="2024-05-13T22:43:00Z"/>
              </w:rPr>
            </w:pPr>
            <w:ins w:id="2688" w:author="Derrick (ZTE)" w:date="2024-05-13T22:43:00Z">
              <w:r w:rsidRPr="00BC2AE5">
                <w:rPr>
                  <w:rFonts w:cs="Arial"/>
                </w:rPr>
                <w:t>Rough</w:t>
              </w:r>
            </w:ins>
          </w:p>
        </w:tc>
      </w:tr>
      <w:tr w:rsidR="00B118FC" w:rsidRPr="00BC2AE5" w:rsidTr="005500B2">
        <w:trPr>
          <w:trHeight w:val="187"/>
          <w:jc w:val="center"/>
          <w:ins w:id="2689" w:author="Derrick (ZTE)" w:date="2024-05-13T22:43:00Z"/>
        </w:trPr>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690" w:author="Derrick (ZTE)" w:date="2024-05-13T22:43:00Z"/>
              </w:rPr>
            </w:pPr>
            <w:ins w:id="2691" w:author="Derrick (ZTE)" w:date="2024-05-13T22:43:00Z">
              <w:r w:rsidRPr="00BC2AE5">
                <w:object w:dxaOrig="435" w:dyaOrig="435">
                  <v:shape id="_x0000_i1038" type="#_x0000_t75" style="width:20.55pt;height:20.55pt" o:ole="">
                    <v:imagedata r:id="rId13" o:title=""/>
                  </v:shape>
                  <o:OLEObject Type="Embed" ProgID="Equation.3" ShapeID="_x0000_i1038" DrawAspect="Content" ObjectID="_1777149086" r:id="rId31"/>
                </w:object>
              </w:r>
            </w:ins>
            <w:ins w:id="2692" w:author="Derrick (ZTE)" w:date="2024-05-13T22:43:00Z">
              <w:r w:rsidRPr="00BC2AE5">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93" w:author="Derrick (ZTE)" w:date="2024-05-13T22:43:00Z"/>
              </w:rPr>
            </w:pPr>
            <w:ins w:id="2694" w:author="Derrick (ZTE)" w:date="2024-05-13T22:43:00Z">
              <w:r w:rsidRPr="00BC2AE5">
                <w:t>dBm/15kHz</w:t>
              </w:r>
              <w:r w:rsidRPr="00BC2AE5">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95" w:author="Derrick (ZTE)" w:date="2024-05-13T22:43:00Z"/>
              </w:rPr>
            </w:pPr>
            <w:ins w:id="2696" w:author="Derrick (ZTE)" w:date="2024-05-13T22:43:00Z">
              <w:r>
                <w:rPr>
                  <w:rFonts w:hint="eastAsia"/>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697" w:author="Derrick (ZTE)" w:date="2024-05-13T22:43:00Z"/>
              </w:rPr>
            </w:pPr>
            <w:ins w:id="2698" w:author="Derrick (ZTE)" w:date="2024-05-13T22:43:00Z">
              <w:r>
                <w:t>Same</w:t>
              </w:r>
              <w:r>
                <w:rPr>
                  <w:rFonts w:hint="eastAsia"/>
                  <w:lang w:eastAsia="zh-CN"/>
                </w:rPr>
                <w:t xml:space="preserve"> as </w:t>
              </w:r>
              <w:r>
                <w:t>Test 1</w:t>
              </w:r>
            </w:ins>
          </w:p>
        </w:tc>
      </w:tr>
      <w:tr w:rsidR="00B118FC" w:rsidRPr="00BC2AE5" w:rsidTr="005500B2">
        <w:trPr>
          <w:trHeight w:val="187"/>
          <w:jc w:val="center"/>
          <w:ins w:id="2699" w:author="Derrick (ZTE)" w:date="2024-05-13T22:43:00Z"/>
        </w:trPr>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700" w:author="Derrick (ZTE)" w:date="2024-05-13T22:43:00Z"/>
                <w:vertAlign w:val="superscript"/>
              </w:rPr>
            </w:pPr>
            <w:ins w:id="2701" w:author="Derrick (ZTE)" w:date="2024-05-13T22:43:00Z">
              <w:r w:rsidRPr="00BC2AE5">
                <w:object w:dxaOrig="435" w:dyaOrig="435">
                  <v:shape id="_x0000_i1039" type="#_x0000_t75" style="width:20.55pt;height:20.55pt" o:ole="">
                    <v:imagedata r:id="rId13" o:title=""/>
                  </v:shape>
                  <o:OLEObject Type="Embed" ProgID="Equation.3" ShapeID="_x0000_i1039" DrawAspect="Content" ObjectID="_1777149087" r:id="rId32"/>
                </w:object>
              </w:r>
            </w:ins>
            <w:ins w:id="2702" w:author="Derrick (ZTE)" w:date="2024-05-13T22:43:00Z">
              <w:r w:rsidRPr="00BC2AE5">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03" w:author="Derrick (ZTE)" w:date="2024-05-13T22:43:00Z"/>
              </w:rPr>
            </w:pPr>
            <w:ins w:id="2704" w:author="Derrick (ZTE)" w:date="2024-05-13T22:43:00Z">
              <w:r w:rsidRPr="00BC2AE5">
                <w:t>dBm/SCS</w:t>
              </w:r>
              <w:r w:rsidRPr="00BC2AE5">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05" w:author="Derrick (ZTE)" w:date="2024-05-13T22:43:00Z"/>
              </w:rPr>
            </w:pPr>
            <w:ins w:id="2706" w:author="Derrick (ZTE)" w:date="2024-05-13T22:43:00Z">
              <w:r>
                <w:rPr>
                  <w:rFonts w:hint="eastAsia"/>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07" w:author="Derrick (ZTE)" w:date="2024-05-13T22:43:00Z"/>
              </w:rPr>
            </w:pPr>
            <w:ins w:id="2708" w:author="Derrick (ZTE)" w:date="2024-05-13T22:43:00Z">
              <w:r>
                <w:t>Same</w:t>
              </w:r>
              <w:r>
                <w:rPr>
                  <w:rFonts w:hint="eastAsia"/>
                  <w:lang w:eastAsia="zh-CN"/>
                </w:rPr>
                <w:t xml:space="preserve"> as </w:t>
              </w:r>
              <w:r>
                <w:t>Test 1</w:t>
              </w:r>
            </w:ins>
          </w:p>
        </w:tc>
      </w:tr>
      <w:tr w:rsidR="00B118FC" w:rsidRPr="00BC2AE5" w:rsidTr="005500B2">
        <w:trPr>
          <w:trHeight w:val="187"/>
          <w:jc w:val="center"/>
          <w:ins w:id="2709" w:author="Derrick (ZTE)" w:date="2024-05-13T22:43:00Z"/>
        </w:trPr>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710" w:author="Derrick (ZTE)" w:date="2024-05-13T22:43:00Z"/>
              </w:rPr>
            </w:pPr>
            <w:ins w:id="2711" w:author="Derrick (ZTE)" w:date="2024-05-13T22:43:00Z">
              <w:r w:rsidRPr="00BC2AE5">
                <w:object w:dxaOrig="855" w:dyaOrig="435">
                  <v:shape id="_x0000_i1040" type="#_x0000_t75" style="width:46.7pt;height:20.55pt" o:ole="">
                    <v:imagedata r:id="rId18" o:title=""/>
                  </v:shape>
                  <o:OLEObject Type="Embed" ProgID="Equation.3" ShapeID="_x0000_i1040" DrawAspect="Content" ObjectID="_1777149088" r:id="rId33"/>
                </w:object>
              </w:r>
            </w:ins>
          </w:p>
        </w:tc>
        <w:tc>
          <w:tcPr>
            <w:tcW w:w="193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12" w:author="Derrick (ZTE)" w:date="2024-05-13T22:43:00Z"/>
              </w:rPr>
            </w:pPr>
            <w:ins w:id="2713" w:author="Derrick (ZTE)" w:date="2024-05-13T22:43:00Z">
              <w:r w:rsidRPr="00BC2AE5">
                <w:t>dB</w:t>
              </w:r>
            </w:ins>
          </w:p>
        </w:tc>
        <w:tc>
          <w:tcPr>
            <w:tcW w:w="105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14" w:author="Derrick (ZTE)" w:date="2024-05-13T22:43:00Z"/>
              </w:rPr>
            </w:pPr>
            <w:ins w:id="2715" w:author="Derrick (ZTE)" w:date="2024-05-13T22:43:00Z">
              <w:r>
                <w:rPr>
                  <w:rFonts w:hint="eastAsia"/>
                  <w:lang w:eastAsia="zh-CN"/>
                </w:rPr>
                <w:t>-2</w:t>
              </w:r>
            </w:ins>
          </w:p>
        </w:tc>
        <w:tc>
          <w:tcPr>
            <w:tcW w:w="842"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16" w:author="Derrick (ZTE)" w:date="2024-05-13T22:43:00Z"/>
              </w:rPr>
            </w:pPr>
            <w:ins w:id="2717" w:author="Derrick (ZTE)" w:date="2024-05-13T22:43:00Z">
              <w:r>
                <w:rPr>
                  <w:rFonts w:hint="eastAsia"/>
                  <w:lang w:eastAsia="zh-CN"/>
                </w:rPr>
                <w:t>-10</w:t>
              </w:r>
            </w:ins>
          </w:p>
        </w:tc>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18" w:author="Derrick (ZTE)" w:date="2024-05-13T22:43:00Z"/>
              </w:rPr>
            </w:pPr>
            <w:ins w:id="2719" w:author="Derrick (ZTE)" w:date="2024-05-13T22:43:00Z">
              <w:r>
                <w:rPr>
                  <w:rFonts w:hint="eastAsia"/>
                  <w:lang w:eastAsia="zh-CN"/>
                </w:rPr>
                <w:t>-2</w:t>
              </w:r>
            </w:ins>
          </w:p>
        </w:tc>
        <w:tc>
          <w:tcPr>
            <w:tcW w:w="18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20" w:author="Derrick (ZTE)" w:date="2024-05-13T22:43:00Z"/>
              </w:rPr>
            </w:pPr>
            <w:ins w:id="2721" w:author="Derrick (ZTE)" w:date="2024-05-13T22:43:00Z">
              <w:r>
                <w:rPr>
                  <w:rFonts w:hint="eastAsia"/>
                  <w:lang w:eastAsia="zh-CN"/>
                </w:rPr>
                <w:t>-10</w:t>
              </w:r>
            </w:ins>
          </w:p>
        </w:tc>
      </w:tr>
      <w:tr w:rsidR="00B118FC" w:rsidRPr="00BC2AE5" w:rsidTr="005500B2">
        <w:trPr>
          <w:trHeight w:val="187"/>
          <w:jc w:val="center"/>
          <w:ins w:id="2722" w:author="Derrick (ZTE)" w:date="2024-05-13T22:43:00Z"/>
        </w:trPr>
        <w:tc>
          <w:tcPr>
            <w:tcW w:w="1985" w:type="dxa"/>
            <w:tcBorders>
              <w:top w:val="single" w:sz="4" w:space="0" w:color="auto"/>
              <w:left w:val="single" w:sz="4" w:space="0" w:color="auto"/>
              <w:right w:val="single" w:sz="4" w:space="0" w:color="auto"/>
            </w:tcBorders>
          </w:tcPr>
          <w:p w:rsidR="00B118FC" w:rsidRPr="00BC2AE5" w:rsidRDefault="00B118FC" w:rsidP="005500B2">
            <w:pPr>
              <w:pStyle w:val="TAL"/>
              <w:rPr>
                <w:ins w:id="2723" w:author="Derrick (ZTE)" w:date="2024-05-13T22:43:00Z"/>
              </w:rPr>
            </w:pPr>
            <w:ins w:id="2724" w:author="Derrick (ZTE)" w:date="2024-05-13T22:43:00Z">
              <w:r w:rsidRPr="00BC2AE5">
                <w:t>E</w:t>
              </w:r>
              <w:r w:rsidRPr="00BC2AE5">
                <w:rPr>
                  <w:vertAlign w:val="subscript"/>
                </w:rPr>
                <w:t>s</w:t>
              </w:r>
            </w:ins>
          </w:p>
        </w:tc>
        <w:tc>
          <w:tcPr>
            <w:tcW w:w="1931" w:type="dxa"/>
            <w:tcBorders>
              <w:top w:val="single" w:sz="4" w:space="0" w:color="auto"/>
              <w:left w:val="single" w:sz="4" w:space="0" w:color="auto"/>
              <w:right w:val="single" w:sz="4" w:space="0" w:color="auto"/>
            </w:tcBorders>
          </w:tcPr>
          <w:p w:rsidR="00B118FC" w:rsidRPr="00BC2AE5" w:rsidRDefault="00B118FC" w:rsidP="005500B2">
            <w:pPr>
              <w:pStyle w:val="TAC"/>
              <w:rPr>
                <w:ins w:id="2725" w:author="Derrick (ZTE)" w:date="2024-05-13T22:43:00Z"/>
              </w:rPr>
            </w:pPr>
            <w:ins w:id="2726" w:author="Derrick (ZTE)" w:date="2024-05-13T22:43:00Z">
              <w:r w:rsidRPr="00BC2AE5">
                <w:t>dBm/SCS</w:t>
              </w:r>
              <w:r w:rsidRPr="00BC2AE5">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27" w:author="Derrick (ZTE)" w:date="2024-05-13T22:43:00Z"/>
                <w:lang w:val="en-US" w:eastAsia="zh-CN"/>
              </w:rPr>
            </w:pPr>
            <w:ins w:id="2728" w:author="Derrick (ZTE)" w:date="2024-05-13T22:43:00Z">
              <w:r>
                <w:rPr>
                  <w:lang w:val="en-US"/>
                </w:rPr>
                <w:t>-</w:t>
              </w:r>
            </w:ins>
          </w:p>
        </w:tc>
        <w:tc>
          <w:tcPr>
            <w:tcW w:w="842"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29" w:author="Derrick (ZTE)" w:date="2024-05-13T22:43:00Z"/>
                <w:lang w:val="en-US" w:eastAsia="zh-CN"/>
              </w:rPr>
            </w:pPr>
            <w:ins w:id="2730" w:author="Derrick (ZTE)" w:date="2024-05-13T22:43:00Z">
              <w:r>
                <w:rPr>
                  <w:lang w:val="en-US"/>
                </w:rPr>
                <w:t>-</w:t>
              </w:r>
            </w:ins>
          </w:p>
        </w:tc>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31" w:author="Derrick (ZTE)" w:date="2024-05-13T22:43:00Z"/>
              </w:rPr>
            </w:pPr>
            <w:ins w:id="2732" w:author="Derrick (ZTE)" w:date="2024-05-13T22:43:00Z">
              <w:r>
                <w:rPr>
                  <w:lang w:val="en-US"/>
                </w:rPr>
                <w:t>-</w:t>
              </w:r>
            </w:ins>
          </w:p>
        </w:tc>
        <w:tc>
          <w:tcPr>
            <w:tcW w:w="18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33" w:author="Derrick (ZTE)" w:date="2024-05-13T22:43:00Z"/>
              </w:rPr>
            </w:pPr>
            <w:ins w:id="2734" w:author="Derrick (ZTE)" w:date="2024-05-13T22:43:00Z">
              <w:r>
                <w:rPr>
                  <w:lang w:val="en-US"/>
                </w:rPr>
                <w:t>-</w:t>
              </w:r>
            </w:ins>
          </w:p>
        </w:tc>
      </w:tr>
      <w:tr w:rsidR="00B118FC" w:rsidRPr="00BC2AE5" w:rsidTr="005500B2">
        <w:trPr>
          <w:trHeight w:val="187"/>
          <w:jc w:val="center"/>
          <w:ins w:id="2735" w:author="Derrick (ZTE)" w:date="2024-05-13T22:43:00Z"/>
        </w:trPr>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736" w:author="Derrick (ZTE)" w:date="2024-05-13T22:43:00Z"/>
                <w:vertAlign w:val="superscript"/>
              </w:rPr>
            </w:pPr>
            <w:ins w:id="2737" w:author="Derrick (ZTE)" w:date="2024-05-13T22:43:00Z">
              <w:r w:rsidRPr="00BC2AE5">
                <w:rPr>
                  <w:rFonts w:hint="eastAsia"/>
                  <w:lang w:val="en-US" w:eastAsia="zh-CN"/>
                </w:rPr>
                <w:t>PRS</w:t>
              </w:r>
              <w:r w:rsidRPr="00BC2AE5">
                <w:t>_RP</w:t>
              </w:r>
              <w:r w:rsidRPr="00BC2AE5">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38" w:author="Derrick (ZTE)" w:date="2024-05-13T22:43:00Z"/>
              </w:rPr>
            </w:pPr>
            <w:ins w:id="2739" w:author="Derrick (ZTE)" w:date="2024-05-13T22:43:00Z">
              <w:r w:rsidRPr="00BC2AE5">
                <w:t>dBm/SCS</w:t>
              </w:r>
            </w:ins>
          </w:p>
        </w:tc>
        <w:tc>
          <w:tcPr>
            <w:tcW w:w="105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40" w:author="Derrick (ZTE)" w:date="2024-05-13T22:43:00Z"/>
              </w:rPr>
            </w:pPr>
            <w:ins w:id="2741" w:author="Derrick (ZTE)" w:date="2024-05-13T22:43:00Z">
              <w:r>
                <w:rPr>
                  <w:rFonts w:hint="eastAsia"/>
                  <w:lang w:eastAsia="zh-CN"/>
                </w:rPr>
                <w:t>-91</w:t>
              </w:r>
            </w:ins>
          </w:p>
        </w:tc>
        <w:tc>
          <w:tcPr>
            <w:tcW w:w="842"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42" w:author="Derrick (ZTE)" w:date="2024-05-13T22:43:00Z"/>
              </w:rPr>
            </w:pPr>
            <w:ins w:id="2743" w:author="Derrick (ZTE)" w:date="2024-05-13T22:43:00Z">
              <w:r>
                <w:rPr>
                  <w:rFonts w:hint="eastAsia"/>
                  <w:lang w:eastAsia="zh-CN"/>
                </w:rPr>
                <w:t>-99</w:t>
              </w:r>
            </w:ins>
          </w:p>
        </w:tc>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44" w:author="Derrick (ZTE)" w:date="2024-05-13T22:43:00Z"/>
                <w:szCs w:val="18"/>
              </w:rPr>
            </w:pPr>
            <w:ins w:id="2745" w:author="Derrick (ZTE)" w:date="2024-05-13T22:43:00Z">
              <w:r>
                <w:rPr>
                  <w:rFonts w:hint="eastAsia"/>
                  <w:lang w:eastAsia="zh-CN"/>
                </w:rPr>
                <w:t>-91</w:t>
              </w:r>
            </w:ins>
          </w:p>
        </w:tc>
        <w:tc>
          <w:tcPr>
            <w:tcW w:w="18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46" w:author="Derrick (ZTE)" w:date="2024-05-13T22:43:00Z"/>
              </w:rPr>
            </w:pPr>
            <w:ins w:id="2747" w:author="Derrick (ZTE)" w:date="2024-05-13T22:43:00Z">
              <w:r>
                <w:rPr>
                  <w:rFonts w:hint="eastAsia"/>
                  <w:lang w:eastAsia="zh-CN"/>
                </w:rPr>
                <w:t>-99</w:t>
              </w:r>
            </w:ins>
          </w:p>
        </w:tc>
      </w:tr>
      <w:tr w:rsidR="00B118FC" w:rsidRPr="00BC2AE5" w:rsidTr="005500B2">
        <w:trPr>
          <w:trHeight w:val="187"/>
          <w:jc w:val="center"/>
          <w:ins w:id="2748" w:author="Derrick (ZTE)" w:date="2024-05-13T22:43:00Z"/>
        </w:trPr>
        <w:tc>
          <w:tcPr>
            <w:tcW w:w="1985" w:type="dxa"/>
            <w:tcBorders>
              <w:top w:val="single" w:sz="4" w:space="0" w:color="auto"/>
              <w:left w:val="single" w:sz="4" w:space="0" w:color="auto"/>
              <w:right w:val="single" w:sz="4" w:space="0" w:color="auto"/>
            </w:tcBorders>
          </w:tcPr>
          <w:p w:rsidR="00B118FC" w:rsidRPr="00BC2AE5" w:rsidRDefault="00B118FC" w:rsidP="005500B2">
            <w:pPr>
              <w:pStyle w:val="TAL"/>
              <w:rPr>
                <w:ins w:id="2749" w:author="Derrick (ZTE)" w:date="2024-05-13T22:43:00Z"/>
              </w:rPr>
            </w:pPr>
            <w:ins w:id="2750" w:author="Derrick (ZTE)" w:date="2024-05-13T22:43:00Z">
              <w:r w:rsidRPr="00BC2AE5">
                <w:object w:dxaOrig="585" w:dyaOrig="435">
                  <v:shape id="_x0000_i1041" type="#_x0000_t75" style="width:30.85pt;height:20.55pt" o:ole="">
                    <v:imagedata r:id="rId16" o:title=""/>
                  </v:shape>
                  <o:OLEObject Type="Embed" ProgID="Equation.3" ShapeID="_x0000_i1041" DrawAspect="Content" ObjectID="_1777149089" r:id="rId34"/>
                </w:object>
              </w:r>
            </w:ins>
            <w:ins w:id="2751" w:author="Derrick (ZTE)" w:date="2024-05-13T22:43:00Z">
              <w:r w:rsidRPr="00BC2AE5">
                <w:rPr>
                  <w:vertAlign w:val="subscript"/>
                </w:rPr>
                <w:t>BB</w:t>
              </w:r>
              <w:r w:rsidRPr="00BC2AE5">
                <w:rPr>
                  <w:vertAlign w:val="superscript"/>
                </w:rPr>
                <w:t xml:space="preserve"> Note6</w:t>
              </w:r>
            </w:ins>
          </w:p>
        </w:tc>
        <w:tc>
          <w:tcPr>
            <w:tcW w:w="1931" w:type="dxa"/>
            <w:tcBorders>
              <w:top w:val="single" w:sz="4" w:space="0" w:color="auto"/>
              <w:left w:val="single" w:sz="4" w:space="0" w:color="auto"/>
              <w:right w:val="single" w:sz="4" w:space="0" w:color="auto"/>
            </w:tcBorders>
          </w:tcPr>
          <w:p w:rsidR="00B118FC" w:rsidRPr="00BC2AE5" w:rsidRDefault="00B118FC" w:rsidP="005500B2">
            <w:pPr>
              <w:pStyle w:val="TAC"/>
              <w:rPr>
                <w:ins w:id="2752" w:author="Derrick (ZTE)" w:date="2024-05-13T22:43:00Z"/>
              </w:rPr>
            </w:pPr>
            <w:ins w:id="2753" w:author="Derrick (ZTE)" w:date="2024-05-13T22:43:00Z">
              <w:r w:rsidRPr="00BC2AE5">
                <w:t>dB</w:t>
              </w:r>
            </w:ins>
          </w:p>
        </w:tc>
        <w:tc>
          <w:tcPr>
            <w:tcW w:w="1054"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54" w:author="Derrick (ZTE)" w:date="2024-05-13T22:43:00Z"/>
              </w:rPr>
            </w:pPr>
            <w:ins w:id="2755" w:author="Derrick (ZTE)" w:date="2024-05-13T22:43:00Z">
              <w:r w:rsidRPr="009A63F8">
                <w:t>-2.41</w:t>
              </w:r>
            </w:ins>
          </w:p>
        </w:tc>
        <w:tc>
          <w:tcPr>
            <w:tcW w:w="842"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56" w:author="Derrick (ZTE)" w:date="2024-05-13T22:43:00Z"/>
              </w:rPr>
            </w:pPr>
            <w:ins w:id="2757" w:author="Derrick (ZTE)" w:date="2024-05-13T22:43:00Z">
              <w:r w:rsidRPr="009A63F8">
                <w:t>-12.12</w:t>
              </w:r>
            </w:ins>
          </w:p>
        </w:tc>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58" w:author="Derrick (ZTE)" w:date="2024-05-13T22:43:00Z"/>
                <w:szCs w:val="18"/>
              </w:rPr>
            </w:pPr>
            <w:ins w:id="2759" w:author="Derrick (ZTE)" w:date="2024-05-13T22:43:00Z">
              <w:r w:rsidRPr="009A63F8">
                <w:t>-2.41</w:t>
              </w:r>
            </w:ins>
          </w:p>
        </w:tc>
        <w:tc>
          <w:tcPr>
            <w:tcW w:w="1843"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60" w:author="Derrick (ZTE)" w:date="2024-05-13T22:43:00Z"/>
              </w:rPr>
            </w:pPr>
            <w:ins w:id="2761" w:author="Derrick (ZTE)" w:date="2024-05-13T22:43:00Z">
              <w:r w:rsidRPr="009A63F8">
                <w:t>-12.12</w:t>
              </w:r>
            </w:ins>
          </w:p>
        </w:tc>
      </w:tr>
      <w:tr w:rsidR="00B118FC" w:rsidRPr="00BC2AE5" w:rsidTr="005500B2">
        <w:trPr>
          <w:trHeight w:val="187"/>
          <w:jc w:val="center"/>
          <w:ins w:id="2762" w:author="Derrick (ZTE)" w:date="2024-05-13T22:43:00Z"/>
        </w:trPr>
        <w:tc>
          <w:tcPr>
            <w:tcW w:w="1985"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L"/>
              <w:rPr>
                <w:ins w:id="2763" w:author="Derrick (ZTE)" w:date="2024-05-13T22:43:00Z"/>
                <w:vertAlign w:val="superscript"/>
              </w:rPr>
            </w:pPr>
            <w:ins w:id="2764" w:author="Derrick (ZTE)" w:date="2024-05-13T22:43:00Z">
              <w:r w:rsidRPr="00BC2AE5">
                <w:t>Io</w:t>
              </w:r>
              <w:r w:rsidRPr="00BC2AE5">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65" w:author="Derrick (ZTE)" w:date="2024-05-13T22:43:00Z"/>
              </w:rPr>
            </w:pPr>
            <w:ins w:id="2766" w:author="Derrick (ZTE)" w:date="2024-05-13T22:43:00Z">
              <w:r>
                <w:t>dBm/190.08 MHz</w:t>
              </w:r>
              <w:r>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67" w:author="Derrick (ZTE)" w:date="2024-05-13T22:43:00Z"/>
              </w:rPr>
            </w:pPr>
            <w:ins w:id="2768" w:author="Derrick (ZTE)" w:date="2024-05-13T22:43:00Z">
              <w:r w:rsidRPr="00D355E8">
                <w:t>-54.6</w:t>
              </w:r>
              <w:r>
                <w:rPr>
                  <w:rFonts w:hint="eastAsia"/>
                  <w:lang w:eastAsia="zh-CN"/>
                </w:rPr>
                <w:t>2</w:t>
              </w:r>
            </w:ins>
          </w:p>
        </w:tc>
        <w:tc>
          <w:tcPr>
            <w:tcW w:w="3828" w:type="dxa"/>
            <w:gridSpan w:val="2"/>
            <w:tcBorders>
              <w:top w:val="single" w:sz="4" w:space="0" w:color="auto"/>
              <w:left w:val="single" w:sz="4" w:space="0" w:color="auto"/>
              <w:bottom w:val="single" w:sz="4" w:space="0" w:color="auto"/>
              <w:right w:val="single" w:sz="4" w:space="0" w:color="auto"/>
            </w:tcBorders>
          </w:tcPr>
          <w:p w:rsidR="00B118FC" w:rsidRPr="00BC2AE5" w:rsidRDefault="00B118FC" w:rsidP="005500B2">
            <w:pPr>
              <w:pStyle w:val="TAC"/>
              <w:rPr>
                <w:ins w:id="2769" w:author="Derrick (ZTE)" w:date="2024-05-13T22:43:00Z"/>
              </w:rPr>
            </w:pPr>
            <w:ins w:id="2770" w:author="Derrick (ZTE)" w:date="2024-05-13T22:43:00Z">
              <w:r w:rsidRPr="00D355E8">
                <w:t>-54.6</w:t>
              </w:r>
              <w:r>
                <w:rPr>
                  <w:rFonts w:hint="eastAsia"/>
                  <w:lang w:eastAsia="zh-CN"/>
                </w:rPr>
                <w:t>2</w:t>
              </w:r>
            </w:ins>
          </w:p>
        </w:tc>
      </w:tr>
      <w:tr w:rsidR="00B118FC" w:rsidRPr="00BC2AE5" w:rsidTr="005500B2">
        <w:trPr>
          <w:trHeight w:val="207"/>
          <w:jc w:val="center"/>
          <w:ins w:id="2771" w:author="Derrick (ZTE)" w:date="2024-05-13T22:43:00Z"/>
        </w:trPr>
        <w:tc>
          <w:tcPr>
            <w:tcW w:w="9640" w:type="dxa"/>
            <w:gridSpan w:val="6"/>
            <w:tcBorders>
              <w:top w:val="single" w:sz="4" w:space="0" w:color="auto"/>
              <w:left w:val="single" w:sz="4" w:space="0" w:color="auto"/>
              <w:bottom w:val="single" w:sz="4" w:space="0" w:color="auto"/>
              <w:right w:val="single" w:sz="4" w:space="0" w:color="auto"/>
            </w:tcBorders>
            <w:vAlign w:val="center"/>
          </w:tcPr>
          <w:p w:rsidR="00B118FC" w:rsidRPr="00BC2AE5" w:rsidRDefault="00B118FC" w:rsidP="005500B2">
            <w:pPr>
              <w:pStyle w:val="TAN"/>
              <w:rPr>
                <w:ins w:id="2772" w:author="Derrick (ZTE)" w:date="2024-05-13T22:43:00Z"/>
              </w:rPr>
            </w:pPr>
            <w:ins w:id="2773" w:author="Derrick (ZTE)" w:date="2024-05-13T22:43:00Z">
              <w:r w:rsidRPr="00BC2AE5">
                <w:t>Note 1:</w:t>
              </w:r>
              <w:r w:rsidRPr="00BC2AE5">
                <w:tab/>
                <w:t xml:space="preserve">Where used, interference from other cells and noise sources not specified in the test is assumed to be constant over subcarriers and time and shall be modelled as AWGN of appropriate power for </w:t>
              </w:r>
            </w:ins>
            <w:ins w:id="2774" w:author="Derrick (ZTE)" w:date="2024-05-13T22:43:00Z">
              <w:r w:rsidRPr="00BC2AE5">
                <w:rPr>
                  <w:rFonts w:eastAsia="Calibri" w:cs="v4.2.0"/>
                  <w:position w:val="-12"/>
                  <w:szCs w:val="22"/>
                </w:rPr>
                <w:object w:dxaOrig="435" w:dyaOrig="435">
                  <v:shape id="_x0000_i1042" type="#_x0000_t75" style="width:20.55pt;height:20.55pt" o:ole="">
                    <v:imagedata r:id="rId13" o:title=""/>
                  </v:shape>
                  <o:OLEObject Type="Embed" ProgID="Equation.3" ShapeID="_x0000_i1042" DrawAspect="Content" ObjectID="_1777149090" r:id="rId35"/>
                </w:object>
              </w:r>
            </w:ins>
            <w:ins w:id="2775" w:author="Derrick (ZTE)" w:date="2024-05-13T22:43:00Z">
              <w:r w:rsidRPr="00BC2AE5">
                <w:t xml:space="preserve"> to be fulfilled.</w:t>
              </w:r>
            </w:ins>
          </w:p>
          <w:p w:rsidR="00B118FC" w:rsidRPr="00BC2AE5" w:rsidRDefault="00B118FC" w:rsidP="005500B2">
            <w:pPr>
              <w:pStyle w:val="TAN"/>
              <w:rPr>
                <w:ins w:id="2776" w:author="Derrick (ZTE)" w:date="2024-05-13T22:43:00Z"/>
              </w:rPr>
            </w:pPr>
            <w:ins w:id="2777" w:author="Derrick (ZTE)" w:date="2024-05-13T22:43:00Z">
              <w:r w:rsidRPr="00BC2AE5">
                <w:t>Note 2:</w:t>
              </w:r>
              <w:r w:rsidRPr="00BC2AE5">
                <w:tab/>
              </w:r>
              <w:r w:rsidRPr="00BC2AE5">
                <w:rPr>
                  <w:rFonts w:hint="eastAsia"/>
                  <w:lang w:val="en-US" w:eastAsia="zh-CN"/>
                </w:rPr>
                <w:t>PRS</w:t>
              </w:r>
              <w:r w:rsidRPr="00BC2AE5">
                <w:t>_RP, Es/Iot and Io levels have been derived from other parameters for information purposes. They are not settable parameters themselves.</w:t>
              </w:r>
            </w:ins>
          </w:p>
          <w:p w:rsidR="00B118FC" w:rsidRPr="00BC2AE5" w:rsidRDefault="00B118FC" w:rsidP="005500B2">
            <w:pPr>
              <w:pStyle w:val="TAN"/>
              <w:rPr>
                <w:ins w:id="2778" w:author="Derrick (ZTE)" w:date="2024-05-13T22:43:00Z"/>
              </w:rPr>
            </w:pPr>
            <w:ins w:id="2779" w:author="Derrick (ZTE)" w:date="2024-05-13T22:43:00Z">
              <w:r w:rsidRPr="00BC2AE5">
                <w:t>Note 3:</w:t>
              </w:r>
              <w:r w:rsidRPr="00BC2AE5">
                <w:tab/>
                <w:t>Void</w:t>
              </w:r>
            </w:ins>
          </w:p>
          <w:p w:rsidR="00B118FC" w:rsidRPr="00BC2AE5" w:rsidRDefault="00B118FC" w:rsidP="005500B2">
            <w:pPr>
              <w:pStyle w:val="TAN"/>
              <w:rPr>
                <w:ins w:id="2780" w:author="Derrick (ZTE)" w:date="2024-05-13T22:43:00Z"/>
              </w:rPr>
            </w:pPr>
            <w:ins w:id="2781" w:author="Derrick (ZTE)" w:date="2024-05-13T22:43:00Z">
              <w:r w:rsidRPr="00BC2AE5">
                <w:t>Note 4:</w:t>
              </w:r>
              <w:r w:rsidRPr="00BC2AE5">
                <w:tab/>
                <w:t>Equivalent power received by an antenna with 0 dBi gain at the centre of the quiet zone</w:t>
              </w:r>
            </w:ins>
          </w:p>
          <w:p w:rsidR="00B118FC" w:rsidRPr="00BC2AE5" w:rsidRDefault="00B118FC" w:rsidP="005500B2">
            <w:pPr>
              <w:pStyle w:val="TAN"/>
              <w:rPr>
                <w:ins w:id="2782" w:author="Derrick (ZTE)" w:date="2024-05-13T22:43:00Z"/>
              </w:rPr>
            </w:pPr>
            <w:ins w:id="2783" w:author="Derrick (ZTE)" w:date="2024-05-13T22:43:00Z">
              <w:r w:rsidRPr="00BC2AE5">
                <w:t>Note 5:</w:t>
              </w:r>
              <w:r w:rsidRPr="00BC2AE5">
                <w:tab/>
                <w:t>Void</w:t>
              </w:r>
            </w:ins>
          </w:p>
          <w:p w:rsidR="00B118FC" w:rsidRPr="00BC2AE5" w:rsidRDefault="00B118FC" w:rsidP="005500B2">
            <w:pPr>
              <w:pStyle w:val="TAN"/>
              <w:rPr>
                <w:ins w:id="2784" w:author="Derrick (ZTE)" w:date="2024-05-13T22:43:00Z"/>
              </w:rPr>
            </w:pPr>
            <w:ins w:id="2785" w:author="Derrick (ZTE)" w:date="2024-05-13T22:43:00Z">
              <w:r w:rsidRPr="00BC2AE5">
                <w:t>Note 6:</w:t>
              </w:r>
              <w:r w:rsidRPr="00BC2AE5">
                <w:tab/>
                <w:t>Calculation of Es/Iot</w:t>
              </w:r>
              <w:r w:rsidRPr="00BC2AE5">
                <w:rPr>
                  <w:vertAlign w:val="subscript"/>
                </w:rPr>
                <w:t>BB</w:t>
              </w:r>
              <w:r w:rsidRPr="00BC2AE5">
                <w:t xml:space="preserve"> includes the effect of UE internal noise up to the value assumed for the associated Refsens requirement in clause 7.3.2 of TS 36.101-2 [19], and an allowance of 1dB for UE multi-band relaxation factor </w:t>
              </w:r>
              <w:r w:rsidRPr="00BC2AE5">
                <w:rPr>
                  <w:rFonts w:cs="Arial"/>
                </w:rPr>
                <w:t>Δ</w:t>
              </w:r>
              <w:r w:rsidRPr="00BC2AE5">
                <w:t>MB</w:t>
              </w:r>
              <w:r w:rsidRPr="00BC2AE5">
                <w:rPr>
                  <w:vertAlign w:val="subscript"/>
                </w:rPr>
                <w:t>P</w:t>
              </w:r>
              <w:r w:rsidRPr="00BC2AE5">
                <w:t xml:space="preserve"> from TS 38.101-2 [19] Table 6.2.1.3-4.</w:t>
              </w:r>
            </w:ins>
          </w:p>
          <w:p w:rsidR="00B118FC" w:rsidRPr="00BC2AE5" w:rsidRDefault="00B118FC" w:rsidP="005500B2">
            <w:pPr>
              <w:pStyle w:val="TAN"/>
              <w:rPr>
                <w:ins w:id="2786" w:author="Derrick (ZTE)" w:date="2024-05-13T22:43:00Z"/>
                <w:szCs w:val="18"/>
              </w:rPr>
            </w:pPr>
            <w:ins w:id="2787" w:author="Derrick (ZTE)" w:date="2024-05-13T22:43:00Z">
              <w:r w:rsidRPr="00BC2AE5">
                <w:rPr>
                  <w:rFonts w:cs="Arial"/>
                </w:rPr>
                <w:t>Note 7:</w:t>
              </w:r>
              <w:r w:rsidRPr="00BC2AE5">
                <w:rPr>
                  <w:rFonts w:cs="Arial"/>
                </w:rPr>
                <w:tab/>
                <w:t>Information about types of UE beam is given in B.2.1.3, and does not limit UE implementation or test system implementation</w:t>
              </w:r>
            </w:ins>
          </w:p>
        </w:tc>
      </w:tr>
    </w:tbl>
    <w:p w:rsidR="00B118FC" w:rsidRPr="00BC2AE5" w:rsidRDefault="00B118FC" w:rsidP="00B118FC">
      <w:pPr>
        <w:spacing w:line="259" w:lineRule="auto"/>
        <w:rPr>
          <w:ins w:id="2788" w:author="Derrick (ZTE)" w:date="2024-05-13T22:43:00Z"/>
        </w:rPr>
      </w:pPr>
    </w:p>
    <w:p w:rsidR="005777F4" w:rsidRPr="005102ED" w:rsidRDefault="005777F4">
      <w:pPr>
        <w:pPrChange w:id="2789" w:author="Derrick (ZTE)" w:date="2024-05-13T22:36:00Z">
          <w:pPr>
            <w:pStyle w:val="11BodyText"/>
            <w:ind w:left="0"/>
          </w:pPr>
        </w:pPrChange>
      </w:pPr>
    </w:p>
    <w:sectPr w:rsidR="005777F4" w:rsidRPr="005102ED">
      <w:headerReference w:type="even" r:id="rId36"/>
      <w:headerReference w:type="default" r:id="rId37"/>
      <w:headerReference w:type="first" r:id="rId3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4F3" w:rsidRDefault="003414F3">
      <w:pPr>
        <w:spacing w:after="0"/>
      </w:pPr>
      <w:r>
        <w:separator/>
      </w:r>
    </w:p>
  </w:endnote>
  <w:endnote w:type="continuationSeparator" w:id="0">
    <w:p w:rsidR="003414F3" w:rsidRDefault="00341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4F3" w:rsidRDefault="003414F3">
      <w:pPr>
        <w:spacing w:after="0"/>
      </w:pPr>
      <w:r>
        <w:separator/>
      </w:r>
    </w:p>
  </w:footnote>
  <w:footnote w:type="continuationSeparator" w:id="0">
    <w:p w:rsidR="003414F3" w:rsidRDefault="003414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EFA" w:rsidRDefault="00587E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EFA" w:rsidRDefault="00587EFA">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EFA" w:rsidRDefault="00587EFA">
    <w:pPr>
      <w:pStyle w:val="af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EFA" w:rsidRDefault="00587EFA">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E5553AE"/>
    <w:multiLevelType w:val="multilevel"/>
    <w:tmpl w:val="7E5553AE"/>
    <w:lvl w:ilvl="0">
      <w:start w:val="1"/>
      <w:numFmt w:val="bullet"/>
      <w:lvlText w:val="­"/>
      <w:lvlJc w:val="left"/>
      <w:pPr>
        <w:ind w:left="1004" w:hanging="360"/>
      </w:pPr>
      <w:rPr>
        <w:rFonts w:ascii="Modern No. 20" w:hAnsi="Modern No. 20"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15"/>
  </w:num>
  <w:num w:numId="4">
    <w:abstractNumId w:val="20"/>
  </w:num>
  <w:num w:numId="5">
    <w:abstractNumId w:val="4"/>
  </w:num>
  <w:num w:numId="6">
    <w:abstractNumId w:val="5"/>
  </w:num>
  <w:num w:numId="7">
    <w:abstractNumId w:val="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21"/>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C7CAA"/>
    <w:rsid w:val="000D44B3"/>
    <w:rsid w:val="000E1379"/>
    <w:rsid w:val="00104C6F"/>
    <w:rsid w:val="00106012"/>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3511E"/>
    <w:rsid w:val="00247B9C"/>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18A7"/>
    <w:rsid w:val="00305409"/>
    <w:rsid w:val="0031452A"/>
    <w:rsid w:val="00325689"/>
    <w:rsid w:val="00335681"/>
    <w:rsid w:val="003414F3"/>
    <w:rsid w:val="0035143E"/>
    <w:rsid w:val="003609EF"/>
    <w:rsid w:val="0036231A"/>
    <w:rsid w:val="00373A39"/>
    <w:rsid w:val="00374DD4"/>
    <w:rsid w:val="0038379B"/>
    <w:rsid w:val="003869F5"/>
    <w:rsid w:val="003B2E3C"/>
    <w:rsid w:val="003B33C3"/>
    <w:rsid w:val="003B4597"/>
    <w:rsid w:val="003D1823"/>
    <w:rsid w:val="003D5C8A"/>
    <w:rsid w:val="003E1A36"/>
    <w:rsid w:val="003F5B46"/>
    <w:rsid w:val="00410371"/>
    <w:rsid w:val="00413AA3"/>
    <w:rsid w:val="0042096D"/>
    <w:rsid w:val="004212C5"/>
    <w:rsid w:val="004228E0"/>
    <w:rsid w:val="00423C76"/>
    <w:rsid w:val="004242F1"/>
    <w:rsid w:val="00424C62"/>
    <w:rsid w:val="00432345"/>
    <w:rsid w:val="00434A5D"/>
    <w:rsid w:val="00442492"/>
    <w:rsid w:val="004521CB"/>
    <w:rsid w:val="004523A2"/>
    <w:rsid w:val="00454DA5"/>
    <w:rsid w:val="004622EF"/>
    <w:rsid w:val="00465A77"/>
    <w:rsid w:val="00472D51"/>
    <w:rsid w:val="004738CB"/>
    <w:rsid w:val="00476071"/>
    <w:rsid w:val="004A2A91"/>
    <w:rsid w:val="004A7DDD"/>
    <w:rsid w:val="004B15F0"/>
    <w:rsid w:val="004B75B7"/>
    <w:rsid w:val="004B7C03"/>
    <w:rsid w:val="004C786B"/>
    <w:rsid w:val="004D0540"/>
    <w:rsid w:val="004D7E7D"/>
    <w:rsid w:val="004E451E"/>
    <w:rsid w:val="004E7E50"/>
    <w:rsid w:val="004F71C7"/>
    <w:rsid w:val="005102ED"/>
    <w:rsid w:val="005141D9"/>
    <w:rsid w:val="0051580D"/>
    <w:rsid w:val="00516A76"/>
    <w:rsid w:val="00525BAE"/>
    <w:rsid w:val="00527BB9"/>
    <w:rsid w:val="00527EDA"/>
    <w:rsid w:val="00547111"/>
    <w:rsid w:val="00550466"/>
    <w:rsid w:val="00557E80"/>
    <w:rsid w:val="00573D2A"/>
    <w:rsid w:val="005777F4"/>
    <w:rsid w:val="005872DB"/>
    <w:rsid w:val="00587EF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1AAB"/>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148DE"/>
    <w:rsid w:val="00941E30"/>
    <w:rsid w:val="00947A34"/>
    <w:rsid w:val="0095432A"/>
    <w:rsid w:val="00954B85"/>
    <w:rsid w:val="00964D91"/>
    <w:rsid w:val="009777D9"/>
    <w:rsid w:val="00982505"/>
    <w:rsid w:val="00991B88"/>
    <w:rsid w:val="009A02AB"/>
    <w:rsid w:val="009A2DC0"/>
    <w:rsid w:val="009A5753"/>
    <w:rsid w:val="009A579D"/>
    <w:rsid w:val="009B1756"/>
    <w:rsid w:val="009B2C1F"/>
    <w:rsid w:val="009B6C97"/>
    <w:rsid w:val="009E3297"/>
    <w:rsid w:val="009E4A49"/>
    <w:rsid w:val="009F095C"/>
    <w:rsid w:val="009F734F"/>
    <w:rsid w:val="00A02715"/>
    <w:rsid w:val="00A10E0E"/>
    <w:rsid w:val="00A14855"/>
    <w:rsid w:val="00A246B6"/>
    <w:rsid w:val="00A3142E"/>
    <w:rsid w:val="00A343EF"/>
    <w:rsid w:val="00A47E70"/>
    <w:rsid w:val="00A50948"/>
    <w:rsid w:val="00A50CF0"/>
    <w:rsid w:val="00A54F9E"/>
    <w:rsid w:val="00A7671C"/>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D22"/>
    <w:rsid w:val="00B06529"/>
    <w:rsid w:val="00B07BC1"/>
    <w:rsid w:val="00B118FC"/>
    <w:rsid w:val="00B13FF9"/>
    <w:rsid w:val="00B17194"/>
    <w:rsid w:val="00B20AF6"/>
    <w:rsid w:val="00B24CF2"/>
    <w:rsid w:val="00B258BB"/>
    <w:rsid w:val="00B34D6C"/>
    <w:rsid w:val="00B63AE2"/>
    <w:rsid w:val="00B67135"/>
    <w:rsid w:val="00B67B97"/>
    <w:rsid w:val="00B7595F"/>
    <w:rsid w:val="00B872FA"/>
    <w:rsid w:val="00B87925"/>
    <w:rsid w:val="00B968C8"/>
    <w:rsid w:val="00BA3EC5"/>
    <w:rsid w:val="00BA4AD9"/>
    <w:rsid w:val="00BA51D9"/>
    <w:rsid w:val="00BB5DFC"/>
    <w:rsid w:val="00BC128F"/>
    <w:rsid w:val="00BD279D"/>
    <w:rsid w:val="00BD6BB8"/>
    <w:rsid w:val="00BE4021"/>
    <w:rsid w:val="00BF74F5"/>
    <w:rsid w:val="00C03BA5"/>
    <w:rsid w:val="00C10549"/>
    <w:rsid w:val="00C122CB"/>
    <w:rsid w:val="00C148EF"/>
    <w:rsid w:val="00C1717E"/>
    <w:rsid w:val="00C30A19"/>
    <w:rsid w:val="00C41E5E"/>
    <w:rsid w:val="00C433E9"/>
    <w:rsid w:val="00C5389D"/>
    <w:rsid w:val="00C66BA2"/>
    <w:rsid w:val="00C751D1"/>
    <w:rsid w:val="00C76A8C"/>
    <w:rsid w:val="00C82B3F"/>
    <w:rsid w:val="00C84296"/>
    <w:rsid w:val="00C870F6"/>
    <w:rsid w:val="00C87F60"/>
    <w:rsid w:val="00C95985"/>
    <w:rsid w:val="00C97D4A"/>
    <w:rsid w:val="00CA6AB1"/>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DF07B4"/>
    <w:rsid w:val="00E045B3"/>
    <w:rsid w:val="00E13F3D"/>
    <w:rsid w:val="00E157D9"/>
    <w:rsid w:val="00E219F1"/>
    <w:rsid w:val="00E32C9E"/>
    <w:rsid w:val="00E34898"/>
    <w:rsid w:val="00E56BDE"/>
    <w:rsid w:val="00E74CB7"/>
    <w:rsid w:val="00E83AD3"/>
    <w:rsid w:val="00E91425"/>
    <w:rsid w:val="00E92330"/>
    <w:rsid w:val="00EA2860"/>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714D3"/>
    <w:rsid w:val="00F81B2F"/>
    <w:rsid w:val="00FA0D53"/>
    <w:rsid w:val="00FB5D56"/>
    <w:rsid w:val="00FB6386"/>
    <w:rsid w:val="00FC72A4"/>
    <w:rsid w:val="00FD59DE"/>
    <w:rsid w:val="00FF045C"/>
    <w:rsid w:val="00FF4955"/>
    <w:rsid w:val="020B7CCC"/>
    <w:rsid w:val="049F22B8"/>
    <w:rsid w:val="0C5E18BD"/>
    <w:rsid w:val="131A755A"/>
    <w:rsid w:val="17A46BCF"/>
    <w:rsid w:val="24280D55"/>
    <w:rsid w:val="359E6C74"/>
    <w:rsid w:val="3B1562CA"/>
    <w:rsid w:val="3EEA220B"/>
    <w:rsid w:val="4ACD671D"/>
    <w:rsid w:val="4CE3471E"/>
    <w:rsid w:val="4E2A53EE"/>
    <w:rsid w:val="4F5A3DC7"/>
    <w:rsid w:val="5615283D"/>
    <w:rsid w:val="576561FA"/>
    <w:rsid w:val="57B74E43"/>
    <w:rsid w:val="58FF0F15"/>
    <w:rsid w:val="63611E64"/>
    <w:rsid w:val="6908683F"/>
    <w:rsid w:val="6F5524CC"/>
    <w:rsid w:val="733F0D8F"/>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0FA2E"/>
  <w15:docId w15:val="{792E21D8-2698-420C-BEEC-CF3174DC8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qFormat="1"/>
    <w:lsdException w:name="Body Text 3" w:qFormat="1"/>
    <w:lsdException w:name="Body Text Indent 2"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Normal Indent"/>
    <w:basedOn w:val="a1"/>
    <w:qFormat/>
    <w:pPr>
      <w:overflowPunct w:val="0"/>
      <w:autoSpaceDE w:val="0"/>
      <w:autoSpaceDN w:val="0"/>
      <w:adjustRightInd w:val="0"/>
      <w:spacing w:after="0"/>
      <w:ind w:left="851"/>
      <w:textAlignment w:val="baseline"/>
    </w:pPr>
    <w:rPr>
      <w:rFonts w:eastAsia="MS Mincho"/>
      <w:lang w:val="it-IT" w:eastAsia="en-GB"/>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MS Mincho"/>
      <w:b/>
      <w:lang w:eastAsia="en-GB"/>
    </w:rPr>
  </w:style>
  <w:style w:type="paragraph" w:styleId="ad">
    <w:name w:val="Document Map"/>
    <w:basedOn w:val="a1"/>
    <w:link w:val="ae"/>
    <w:uiPriority w:val="99"/>
    <w:qFormat/>
    <w:pPr>
      <w:shd w:val="clear" w:color="auto" w:fill="000080"/>
    </w:pPr>
    <w:rPr>
      <w:rFonts w:ascii="Tahoma" w:hAnsi="Tahoma" w:cs="Tahoma"/>
    </w:rPr>
  </w:style>
  <w:style w:type="paragraph" w:styleId="af">
    <w:name w:val="annotation text"/>
    <w:basedOn w:val="a1"/>
    <w:link w:val="af0"/>
    <w:qFormat/>
  </w:style>
  <w:style w:type="paragraph" w:styleId="36">
    <w:name w:val="Body Text 3"/>
    <w:basedOn w:val="a1"/>
    <w:link w:val="37"/>
    <w:qFormat/>
    <w:pPr>
      <w:overflowPunct w:val="0"/>
      <w:autoSpaceDE w:val="0"/>
      <w:autoSpaceDN w:val="0"/>
      <w:adjustRightInd w:val="0"/>
      <w:textAlignment w:val="baseline"/>
    </w:pPr>
    <w:rPr>
      <w:rFonts w:eastAsia="MS Mincho"/>
      <w:b/>
      <w:i/>
      <w:lang w:eastAsia="en-GB"/>
    </w:rPr>
  </w:style>
  <w:style w:type="paragraph" w:styleId="af1">
    <w:name w:val="Body Text"/>
    <w:basedOn w:val="a1"/>
    <w:link w:val="af2"/>
    <w:uiPriority w:val="99"/>
    <w:unhideWhenUsed/>
    <w:qFormat/>
    <w:pPr>
      <w:spacing w:after="120"/>
    </w:pPr>
  </w:style>
  <w:style w:type="paragraph" w:styleId="af3">
    <w:name w:val="Body Text Indent"/>
    <w:basedOn w:val="a1"/>
    <w:link w:val="af4"/>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1"/>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5">
    <w:name w:val="Plain Text"/>
    <w:basedOn w:val="a1"/>
    <w:link w:val="af6"/>
    <w:qFormat/>
    <w:pPr>
      <w:overflowPunct w:val="0"/>
      <w:autoSpaceDE w:val="0"/>
      <w:autoSpaceDN w:val="0"/>
      <w:adjustRightInd w:val="0"/>
      <w:spacing w:after="0"/>
      <w:textAlignment w:val="baseline"/>
    </w:pPr>
    <w:rPr>
      <w:rFonts w:ascii="Courier New" w:eastAsia="MS Mincho" w:hAnsi="Courier New"/>
      <w:lang w:eastAsia="en-GB"/>
    </w:rPr>
  </w:style>
  <w:style w:type="paragraph" w:styleId="52">
    <w:name w:val="List Bullet 5"/>
    <w:basedOn w:val="43"/>
    <w:qFormat/>
    <w:pPr>
      <w:ind w:left="1702"/>
    </w:pPr>
  </w:style>
  <w:style w:type="paragraph" w:styleId="4">
    <w:name w:val="List Number 4"/>
    <w:basedOn w:val="a1"/>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7">
    <w:name w:val="Date"/>
    <w:basedOn w:val="a1"/>
    <w:next w:val="a1"/>
    <w:link w:val="af8"/>
    <w:qFormat/>
    <w:pPr>
      <w:overflowPunct w:val="0"/>
      <w:autoSpaceDE w:val="0"/>
      <w:autoSpaceDN w:val="0"/>
      <w:adjustRightInd w:val="0"/>
      <w:textAlignment w:val="baseline"/>
    </w:pPr>
    <w:rPr>
      <w:rFonts w:eastAsia="Malgun Gothic"/>
      <w:lang w:eastAsia="en-GB"/>
    </w:rPr>
  </w:style>
  <w:style w:type="paragraph" w:styleId="27">
    <w:name w:val="Body Text Indent 2"/>
    <w:basedOn w:val="a1"/>
    <w:link w:val="28"/>
    <w:qFormat/>
    <w:pPr>
      <w:overflowPunct w:val="0"/>
      <w:autoSpaceDE w:val="0"/>
      <w:autoSpaceDN w:val="0"/>
      <w:adjustRightInd w:val="0"/>
      <w:ind w:left="568" w:hanging="568"/>
      <w:textAlignment w:val="baseline"/>
    </w:pPr>
    <w:rPr>
      <w:rFonts w:eastAsia="MS Mincho"/>
      <w:lang w:eastAsia="en-GB"/>
    </w:rPr>
  </w:style>
  <w:style w:type="paragraph" w:styleId="af9">
    <w:name w:val="endnote text"/>
    <w:basedOn w:val="a1"/>
    <w:link w:val="afa"/>
    <w:qFormat/>
    <w:pPr>
      <w:overflowPunct w:val="0"/>
      <w:autoSpaceDE w:val="0"/>
      <w:autoSpaceDN w:val="0"/>
      <w:adjustRightInd w:val="0"/>
      <w:snapToGrid w:val="0"/>
      <w:textAlignment w:val="baseline"/>
    </w:pPr>
    <w:rPr>
      <w:rFonts w:eastAsia="Times New Roman"/>
      <w:lang w:eastAsia="en-GB"/>
    </w:rPr>
  </w:style>
  <w:style w:type="paragraph" w:styleId="afb">
    <w:name w:val="Balloon Text"/>
    <w:basedOn w:val="a1"/>
    <w:link w:val="afc"/>
    <w:uiPriority w:val="99"/>
    <w:qFormat/>
    <w:rPr>
      <w:rFonts w:ascii="Tahoma" w:hAnsi="Tahoma" w:cs="Tahoma"/>
      <w:sz w:val="16"/>
      <w:szCs w:val="16"/>
    </w:rPr>
  </w:style>
  <w:style w:type="paragraph" w:styleId="afd">
    <w:name w:val="footer"/>
    <w:basedOn w:val="a1"/>
    <w:link w:val="afe"/>
    <w:uiPriority w:val="99"/>
    <w:qFormat/>
    <w:pPr>
      <w:jc w:val="center"/>
    </w:pPr>
    <w:rPr>
      <w:i/>
    </w:rPr>
  </w:style>
  <w:style w:type="paragraph" w:styleId="aff">
    <w:name w:val="header"/>
    <w:basedOn w:val="a1"/>
    <w:link w:val="aff0"/>
    <w:qFormat/>
    <w:pPr>
      <w:widowControl w:val="0"/>
    </w:pPr>
    <w:rPr>
      <w:rFonts w:ascii="Arial" w:hAnsi="Arial"/>
      <w:b/>
      <w:sz w:val="18"/>
    </w:rPr>
  </w:style>
  <w:style w:type="paragraph" w:styleId="aff1">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f2">
    <w:name w:val="Subtitle"/>
    <w:basedOn w:val="a1"/>
    <w:next w:val="a1"/>
    <w:link w:val="aff3"/>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4">
    <w:name w:val="footnote text"/>
    <w:basedOn w:val="a1"/>
    <w:link w:val="aff5"/>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spacing w:after="0"/>
      <w:jc w:val="both"/>
      <w:textAlignment w:val="baseline"/>
    </w:pPr>
    <w:rPr>
      <w:rFonts w:eastAsia="MS Mincho"/>
      <w:sz w:val="24"/>
      <w:lang w:eastAsia="en-GB"/>
    </w:rPr>
  </w:style>
  <w:style w:type="paragraph" w:styleId="aff6">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7">
    <w:name w:val="Title"/>
    <w:basedOn w:val="a1"/>
    <w:next w:val="a1"/>
    <w:link w:val="aff8"/>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9">
    <w:name w:val="annotation subject"/>
    <w:basedOn w:val="af"/>
    <w:next w:val="af"/>
    <w:link w:val="affa"/>
    <w:qFormat/>
    <w:rPr>
      <w:b/>
      <w:bCs/>
    </w:rPr>
  </w:style>
  <w:style w:type="table" w:styleId="affb">
    <w:name w:val="Table Grid"/>
    <w:aliases w:val="SGS Table Basic 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Pr>
      <w:b/>
      <w:bCs/>
    </w:rPr>
  </w:style>
  <w:style w:type="character" w:styleId="affd">
    <w:name w:val="endnote reference"/>
    <w:qFormat/>
    <w:rPr>
      <w:vertAlign w:val="superscript"/>
    </w:rPr>
  </w:style>
  <w:style w:type="character" w:styleId="affe">
    <w:name w:val="page number"/>
    <w:basedOn w:val="a2"/>
    <w:qFormat/>
  </w:style>
  <w:style w:type="character" w:styleId="afff">
    <w:name w:val="FollowedHyperlink"/>
    <w:qFormat/>
    <w:rPr>
      <w:color w:val="800080"/>
      <w:u w:val="single"/>
    </w:rPr>
  </w:style>
  <w:style w:type="character" w:styleId="afff0">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1">
    <w:name w:val="Hyperlink"/>
    <w:qFormat/>
    <w:rPr>
      <w:color w:val="0000FF"/>
      <w:u w:val="single"/>
    </w:rPr>
  </w:style>
  <w:style w:type="character" w:styleId="afff2">
    <w:name w:val="annotation reference"/>
    <w:qFormat/>
    <w:rPr>
      <w:sz w:val="16"/>
    </w:rPr>
  </w:style>
  <w:style w:type="character" w:styleId="afff3">
    <w:name w:val="footnote reference"/>
    <w:qFormat/>
    <w:rPr>
      <w:b/>
      <w:position w:val="6"/>
      <w:sz w:val="16"/>
    </w:rPr>
  </w:style>
  <w:style w:type="character" w:customStyle="1" w:styleId="afc">
    <w:name w:val="批注框文本 字符"/>
    <w:link w:val="afb"/>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styleId="afff4">
    <w:name w:val="List Paragraph"/>
    <w:basedOn w:val="a1"/>
    <w:link w:val="afff5"/>
    <w:uiPriority w:val="34"/>
    <w:qFormat/>
    <w:pPr>
      <w:ind w:firstLineChars="200" w:firstLine="420"/>
    </w:pPr>
  </w:style>
  <w:style w:type="character" w:customStyle="1" w:styleId="afff5">
    <w:name w:val="列出段落 字符"/>
    <w:link w:val="afff4"/>
    <w:uiPriority w:val="34"/>
    <w:qFormat/>
    <w:locked/>
    <w:rPr>
      <w:rFonts w:ascii="Times New Roman" w:hAnsi="Times New Roman"/>
      <w:lang w:val="en-GB" w:eastAsia="en-US"/>
    </w:rPr>
  </w:style>
  <w:style w:type="character" w:customStyle="1" w:styleId="af2">
    <w:name w:val="正文文本 字符"/>
    <w:basedOn w:val="a2"/>
    <w:link w:val="af1"/>
    <w:uiPriority w:val="99"/>
    <w:qFormat/>
    <w:locked/>
    <w:rPr>
      <w:rFonts w:ascii="Times New Roman" w:hAnsi="Times New Roman"/>
      <w:lang w:val="en-GB" w:eastAsia="en-US"/>
    </w:rPr>
  </w:style>
  <w:style w:type="character" w:customStyle="1" w:styleId="Char1">
    <w:name w:val="正文文本 Char1"/>
    <w:basedOn w:val="a2"/>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标题 1 字符"/>
    <w:link w:val="10"/>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f0">
    <w:name w:val="页眉 字符"/>
    <w:link w:val="aff"/>
    <w:qFormat/>
    <w:rPr>
      <w:rFonts w:ascii="Arial" w:hAnsi="Arial"/>
      <w:b/>
      <w:sz w:val="18"/>
      <w:lang w:val="en-GB" w:eastAsia="en-US"/>
    </w:rPr>
  </w:style>
  <w:style w:type="character" w:customStyle="1" w:styleId="afe">
    <w:name w:val="页脚 字符"/>
    <w:link w:val="afd"/>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pPr>
      <w:overflowPunct w:val="0"/>
      <w:autoSpaceDE w:val="0"/>
      <w:autoSpaceDN w:val="0"/>
      <w:adjustRightInd w:val="0"/>
      <w:textAlignment w:val="baseline"/>
    </w:pPr>
    <w:rPr>
      <w:rFonts w:eastAsia="Times New Roman"/>
      <w:i/>
      <w:color w:val="0000FF"/>
      <w:lang w:eastAsia="en-GB"/>
    </w:rPr>
  </w:style>
  <w:style w:type="character" w:customStyle="1" w:styleId="ae">
    <w:name w:val="文档结构图 字符"/>
    <w:link w:val="ad"/>
    <w:uiPriority w:val="99"/>
    <w:qFormat/>
    <w:rPr>
      <w:rFonts w:ascii="Tahoma" w:hAnsi="Tahoma" w:cs="Tahoma"/>
      <w:shd w:val="clear" w:color="auto" w:fill="000080"/>
      <w:lang w:val="en-GB" w:eastAsia="en-US"/>
    </w:rPr>
  </w:style>
  <w:style w:type="character" w:customStyle="1" w:styleId="aff5">
    <w:name w:val="脚注文本 字符"/>
    <w:link w:val="aff4"/>
    <w:qFormat/>
    <w:rPr>
      <w:rFonts w:ascii="Times New Roman" w:hAnsi="Times New Roman"/>
      <w:sz w:val="16"/>
      <w:lang w:val="en-GB" w:eastAsia="en-US"/>
    </w:rPr>
  </w:style>
  <w:style w:type="character" w:customStyle="1" w:styleId="a6">
    <w:name w:val="列表 字符"/>
    <w:link w:val="a5"/>
    <w:qFormat/>
    <w:rPr>
      <w:rFonts w:ascii="Times New Roman" w:hAnsi="Times New Roman"/>
      <w:lang w:val="en-GB" w:eastAsia="en-US"/>
    </w:rPr>
  </w:style>
  <w:style w:type="character" w:customStyle="1" w:styleId="a9">
    <w:name w:val="列表项目符号 字符"/>
    <w:link w:val="a8"/>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c">
    <w:name w:val="题注 字符"/>
    <w:link w:val="ab"/>
    <w:qFormat/>
    <w:locked/>
    <w:rPr>
      <w:rFonts w:ascii="Times New Roman" w:eastAsia="MS Mincho" w:hAnsi="Times New Roman"/>
      <w:b/>
      <w:lang w:val="en-GB" w:eastAsia="en-GB"/>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character" w:customStyle="1" w:styleId="af6">
    <w:name w:val="纯文本 字符"/>
    <w:basedOn w:val="a2"/>
    <w:link w:val="af5"/>
    <w:qFormat/>
    <w:rPr>
      <w:rFonts w:ascii="Courier New" w:eastAsia="MS Mincho" w:hAnsi="Courier New"/>
      <w:lang w:val="en-GB" w:eastAsia="en-GB"/>
    </w:rPr>
  </w:style>
  <w:style w:type="paragraph" w:customStyle="1" w:styleId="text">
    <w:name w:val="text"/>
    <w:basedOn w:val="a1"/>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f4">
    <w:name w:val="正文文本缩进 字符"/>
    <w:basedOn w:val="a2"/>
    <w:link w:val="af3"/>
    <w:qFormat/>
    <w:rPr>
      <w:rFonts w:ascii="Times New Roman" w:eastAsia="MS Mincho" w:hAnsi="Times New Roman"/>
      <w:i/>
      <w:sz w:val="22"/>
      <w:lang w:val="en-GB" w:eastAsia="en-GB"/>
    </w:rPr>
  </w:style>
  <w:style w:type="character" w:customStyle="1" w:styleId="af0">
    <w:name w:val="批注文字 字符"/>
    <w:link w:val="af"/>
    <w:qFormat/>
    <w:rPr>
      <w:rFonts w:ascii="Times New Roman" w:hAnsi="Times New Roman"/>
      <w:lang w:val="en-GB" w:eastAsia="en-US"/>
    </w:rPr>
  </w:style>
  <w:style w:type="character" w:customStyle="1" w:styleId="2a">
    <w:name w:val="正文文本 2 字符"/>
    <w:basedOn w:val="a2"/>
    <w:link w:val="29"/>
    <w:qFormat/>
    <w:rPr>
      <w:rFonts w:ascii="Times New Roman" w:eastAsia="MS Mincho" w:hAnsi="Times New Roman"/>
      <w:sz w:val="24"/>
      <w:lang w:val="en-GB"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8">
    <w:name w:val="正文文本缩进 2 字符"/>
    <w:basedOn w:val="a2"/>
    <w:link w:val="27"/>
    <w:qFormat/>
    <w:rPr>
      <w:rFonts w:ascii="Times New Roman" w:eastAsia="MS Mincho" w:hAnsi="Times New Roman"/>
      <w:lang w:val="en-GB" w:eastAsia="en-GB"/>
    </w:rPr>
  </w:style>
  <w:style w:type="paragraph" w:customStyle="1" w:styleId="List1">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7">
    <w:name w:val="正文文本 3 字符"/>
    <w:basedOn w:val="a2"/>
    <w:link w:val="36"/>
    <w:qFormat/>
    <w:rPr>
      <w:rFonts w:ascii="Times New Roman" w:eastAsia="MS Mincho" w:hAnsi="Times New Roman"/>
      <w:b/>
      <w:i/>
      <w:lang w:val="en-GB" w:eastAsia="en-GB"/>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fa">
    <w:name w:val="批注主题 字符"/>
    <w:link w:val="aff9"/>
    <w:qFormat/>
    <w:rPr>
      <w:rFonts w:ascii="Times New Roman" w:hAnsi="Times New Roman"/>
      <w:b/>
      <w:bCs/>
      <w:lang w:val="en-GB" w:eastAsia="en-US"/>
    </w:rPr>
  </w:style>
  <w:style w:type="paragraph" w:customStyle="1" w:styleId="ZchnZchn">
    <w:name w:val="Zchn Zchn"/>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3"/>
    <w:qFormat/>
    <w:pPr>
      <w:keepNext/>
      <w:keepLines/>
      <w:spacing w:before="0" w:after="180"/>
      <w:ind w:left="0"/>
      <w:jc w:val="center"/>
    </w:pPr>
    <w:rPr>
      <w:i w:val="0"/>
      <w:snapToGrid w:val="0"/>
      <w:kern w:val="2"/>
      <w:sz w:val="20"/>
    </w:rPr>
  </w:style>
  <w:style w:type="character" w:customStyle="1" w:styleId="msoins0">
    <w:name w:val="msoins"/>
    <w:basedOn w:val="a2"/>
    <w:qFormat/>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0"/>
    <w:next w:val="af1"/>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1"/>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14">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1"/>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f6">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7">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6">
    <w:name w:val="修订1"/>
    <w:hidden/>
    <w:semiHidden/>
    <w:qFormat/>
    <w:rPr>
      <w:rFonts w:eastAsia="Batang"/>
      <w:lang w:val="en-GB" w:eastAsia="en-US"/>
    </w:rPr>
  </w:style>
  <w:style w:type="character" w:customStyle="1" w:styleId="afa">
    <w:name w:val="尾注文本 字符"/>
    <w:basedOn w:val="a2"/>
    <w:link w:val="af9"/>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aff8">
    <w:name w:val="标题 字符"/>
    <w:basedOn w:val="a2"/>
    <w:link w:val="aff7"/>
    <w:qFormat/>
    <w:rPr>
      <w:rFonts w:ascii="Courier New" w:eastAsia="Malgun Gothic" w:hAnsi="Courier New"/>
      <w:lang w:val="nb-NO"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8">
    <w:name w:val="日期 字符"/>
    <w:basedOn w:val="a2"/>
    <w:link w:val="af7"/>
    <w:qFormat/>
    <w:rPr>
      <w:rFonts w:ascii="Times New Roman" w:eastAsia="Malgun Gothic" w:hAnsi="Times New Roman"/>
      <w:lang w:val="en-GB" w:eastAsia="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1"/>
    <w:qFormat/>
    <w:pPr>
      <w:tabs>
        <w:tab w:val="left" w:pos="928"/>
        <w:tab w:val="left"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d"/>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b/>
      <w:sz w:val="20"/>
    </w:rPr>
  </w:style>
  <w:style w:type="paragraph" w:customStyle="1" w:styleId="19">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1"/>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a">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Pr>
      <w:rFonts w:ascii="Arial" w:eastAsia="Times New Roman" w:hAnsi="Arial"/>
      <w:snapToGrid w:val="0"/>
      <w:sz w:val="22"/>
      <w:szCs w:val="22"/>
      <w:lang w:val="en-GB" w:eastAsia="en-GB"/>
    </w:rPr>
  </w:style>
  <w:style w:type="character" w:customStyle="1" w:styleId="aff3">
    <w:name w:val="副标题 字符"/>
    <w:basedOn w:val="a2"/>
    <w:link w:val="aff2"/>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2e">
    <w:name w:val="修订2"/>
    <w:hidden/>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2"/>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b">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2"/>
    <w:qFormat/>
    <w:rPr>
      <w:rFonts w:asciiTheme="majorHAnsi" w:eastAsia="宋体" w:hAnsiTheme="majorHAnsi" w:cstheme="majorBidi"/>
      <w:b/>
      <w:bCs/>
      <w:kern w:val="28"/>
      <w:sz w:val="32"/>
      <w:szCs w:val="32"/>
      <w:lang w:val="en-GB" w:eastAsia="en-US"/>
    </w:rPr>
  </w:style>
  <w:style w:type="table" w:customStyle="1" w:styleId="1c">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1"/>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2"/>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f">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8">
    <w:name w:val="明显引用 字符"/>
    <w:basedOn w:val="a2"/>
    <w:link w:val="afff9"/>
    <w:uiPriority w:val="30"/>
    <w:qFormat/>
    <w:rPr>
      <w:i/>
      <w:iCs/>
      <w:color w:val="5B9BD5"/>
      <w:lang w:eastAsia="en-US"/>
    </w:rPr>
  </w:style>
  <w:style w:type="paragraph" w:styleId="afff9">
    <w:name w:val="Intense Quote"/>
    <w:basedOn w:val="a1"/>
    <w:next w:val="a1"/>
    <w:link w:val="afff8"/>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b">
    <w:name w:val="修订3"/>
    <w:hidden/>
    <w:uiPriority w:val="99"/>
    <w:semiHidden/>
    <w:qFormat/>
    <w:rPr>
      <w:rFonts w:eastAsia="Batang"/>
      <w:lang w:val="en-GB" w:eastAsia="en-US"/>
    </w:rPr>
  </w:style>
  <w:style w:type="table" w:customStyle="1" w:styleId="TableGrid5">
    <w:name w:val="Table Grid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2"/>
    <w:uiPriority w:val="30"/>
    <w:qFormat/>
    <w:rPr>
      <w:rFonts w:ascii="Times New Roman" w:hAnsi="Times New Roman"/>
      <w:i/>
      <w:iCs/>
      <w:color w:val="5B9BD5"/>
      <w:lang w:val="en-GB" w:eastAsia="en-US"/>
    </w:rPr>
  </w:style>
  <w:style w:type="table" w:customStyle="1" w:styleId="TableGrid112">
    <w:name w:val="Table Grid1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2"/>
    <w:uiPriority w:val="30"/>
    <w:qFormat/>
    <w:rPr>
      <w:rFonts w:ascii="Times New Roman" w:hAnsi="Times New Roman"/>
      <w:i/>
      <w:iCs/>
      <w:color w:val="5B9BD5"/>
      <w:lang w:val="en-GB" w:eastAsia="en-US"/>
    </w:rPr>
  </w:style>
  <w:style w:type="table" w:customStyle="1" w:styleId="TableGrid7">
    <w:name w:val="Table Grid7"/>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a">
    <w:name w:val="No Spacing"/>
    <w:basedOn w:val="a1"/>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0">
    <w:name w:val="明显强调2"/>
    <w:uiPriority w:val="21"/>
    <w:qFormat/>
    <w:rPr>
      <w:b/>
      <w:i/>
      <w:color w:val="4F81BD"/>
    </w:rPr>
  </w:style>
  <w:style w:type="character" w:customStyle="1" w:styleId="1f1">
    <w:name w:val="不明显参考1"/>
    <w:uiPriority w:val="31"/>
    <w:qFormat/>
    <w:rPr>
      <w:smallCaps/>
      <w:color w:val="C0504D"/>
      <w:u w:val="single"/>
    </w:rPr>
  </w:style>
  <w:style w:type="character" w:customStyle="1" w:styleId="1f2">
    <w:name w:val="明显参考1"/>
    <w:qFormat/>
    <w:rPr>
      <w:b/>
      <w:smallCaps/>
      <w:color w:val="C0504D"/>
      <w:spacing w:val="5"/>
      <w:u w:val="single"/>
    </w:rPr>
  </w:style>
  <w:style w:type="paragraph" w:customStyle="1" w:styleId="Header-3gppTdoc">
    <w:name w:val="Header-3gpp Tdoc"/>
    <w:basedOn w:val="aff"/>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qFormat/>
    <w:rPr>
      <w:rFonts w:ascii="Arial" w:eastAsia="MS Mincho" w:hAnsi="Arial" w:cs="Arial"/>
      <w:b/>
      <w:sz w:val="24"/>
      <w:szCs w:val="24"/>
      <w:lang w:val="en-US" w:eastAsia="en-GB"/>
    </w:rPr>
  </w:style>
  <w:style w:type="character" w:customStyle="1" w:styleId="Char2">
    <w:name w:val="明显引用 Char2"/>
    <w:basedOn w:val="a2"/>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3">
    <w:name w:val="副標題 字元1"/>
    <w:qFormat/>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2">
    <w:name w:val="网格型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副標題 字元2"/>
    <w:basedOn w:val="a2"/>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2"/>
    <w:uiPriority w:val="30"/>
    <w:qFormat/>
    <w:rPr>
      <w:rFonts w:ascii="Times New Roman" w:hAnsi="Times New Roman"/>
      <w:i/>
      <w:iCs/>
      <w:color w:val="4F81BD" w:themeColor="accent1"/>
      <w:lang w:val="en-GB" w:eastAsia="en-US"/>
    </w:rPr>
  </w:style>
  <w:style w:type="character" w:customStyle="1" w:styleId="IntenseQuoteChar2">
    <w:name w:val="Intense Quote Char2"/>
    <w:basedOn w:val="a2"/>
    <w:uiPriority w:val="30"/>
    <w:qFormat/>
    <w:rPr>
      <w:i/>
      <w:iCs/>
      <w:color w:val="4F81BD" w:themeColor="accent1"/>
      <w:lang w:eastAsia="en-US"/>
    </w:rPr>
  </w:style>
  <w:style w:type="character" w:customStyle="1" w:styleId="2f2">
    <w:name w:val="鮮明引文 字元2"/>
    <w:basedOn w:val="a2"/>
    <w:uiPriority w:val="30"/>
    <w:qFormat/>
    <w:rPr>
      <w:rFonts w:ascii="Times New Roman" w:hAnsi="Times New Roman"/>
      <w:i/>
      <w:iCs/>
      <w:color w:val="4F81BD" w:themeColor="accent1"/>
      <w:lang w:val="en-GB" w:eastAsia="en-US"/>
    </w:rPr>
  </w:style>
  <w:style w:type="character" w:customStyle="1" w:styleId="118">
    <w:name w:val="標題 1 字元1"/>
    <w:basedOn w:val="a2"/>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2"/>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2"/>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2"/>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2"/>
    <w:semiHidden/>
    <w:qFormat/>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a2"/>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5">
    <w:name w:val="註腳文字 字元1"/>
    <w:basedOn w:val="a2"/>
    <w:semiHidden/>
    <w:qFormat/>
    <w:rPr>
      <w:rFonts w:ascii="Times New Roman" w:eastAsia="宋体" w:hAnsi="Times New Roman"/>
      <w:lang w:val="en-GB" w:eastAsia="en-US"/>
    </w:rPr>
  </w:style>
  <w:style w:type="character" w:customStyle="1" w:styleId="1f6">
    <w:name w:val="頁首 字元1"/>
    <w:basedOn w:val="a2"/>
    <w:uiPriority w:val="99"/>
    <w:semiHidden/>
    <w:qFormat/>
    <w:rPr>
      <w:rFonts w:ascii="Times New Roman" w:eastAsia="宋体" w:hAnsi="Times New Roman"/>
      <w:lang w:val="en-GB" w:eastAsia="en-US"/>
    </w:rPr>
  </w:style>
  <w:style w:type="character" w:customStyle="1" w:styleId="1f7">
    <w:name w:val="本文 字元1"/>
    <w:basedOn w:val="a2"/>
    <w:semiHidden/>
    <w:qFormat/>
    <w:rPr>
      <w:rFonts w:ascii="Times New Roman" w:eastAsia="宋体" w:hAnsi="Times New Roman"/>
      <w:lang w:val="en-GB" w:eastAsia="en-US"/>
    </w:rPr>
  </w:style>
  <w:style w:type="paragraph" w:customStyle="1" w:styleId="afffb">
    <w:name w:val="吹き出し"/>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1"/>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1"/>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1"/>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2"/>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
    <w:name w:val="Unresolved Mention"/>
    <w:basedOn w:val="a2"/>
    <w:uiPriority w:val="99"/>
    <w:unhideWhenUsed/>
    <w:qFormat/>
    <w:rPr>
      <w:color w:val="605E5C"/>
      <w:shd w:val="clear" w:color="auto" w:fill="E1DFDD"/>
    </w:rPr>
  </w:style>
  <w:style w:type="character" w:customStyle="1" w:styleId="eop">
    <w:name w:val="eop"/>
    <w:basedOn w:val="a2"/>
    <w:qFormat/>
  </w:style>
  <w:style w:type="character" w:customStyle="1" w:styleId="normaltextrun">
    <w:name w:val="normaltextrun"/>
    <w:basedOn w:val="a2"/>
    <w:qFormat/>
  </w:style>
  <w:style w:type="table" w:customStyle="1" w:styleId="TableGrid30">
    <w:name w:val="Table Grid3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1"/>
    <w:next w:val="Doc-text2"/>
    <w:qFormat/>
    <w:pPr>
      <w:numPr>
        <w:numId w:val="14"/>
      </w:numPr>
      <w:spacing w:before="60" w:after="0"/>
    </w:pPr>
    <w:rPr>
      <w:rFonts w:ascii="Arial" w:eastAsia="MS Mincho" w:hAnsi="Arial"/>
      <w:b/>
      <w:szCs w:val="24"/>
      <w:lang w:eastAsia="en-GB"/>
    </w:rPr>
  </w:style>
  <w:style w:type="table" w:customStyle="1" w:styleId="119">
    <w:name w:val="网格表 1 浅色1"/>
    <w:basedOn w:val="a3"/>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2"/>
    <w:qFormat/>
    <w:rPr>
      <w:rFonts w:asciiTheme="majorHAnsi" w:eastAsiaTheme="majorEastAsia" w:hAnsiTheme="majorHAnsi" w:cstheme="majorBidi"/>
      <w:color w:val="244061" w:themeColor="accent1" w:themeShade="80"/>
      <w:sz w:val="24"/>
      <w:szCs w:val="24"/>
      <w:lang w:val="en-GB" w:eastAsia="en-US"/>
    </w:rPr>
  </w:style>
  <w:style w:type="character" w:customStyle="1" w:styleId="1f8">
    <w:name w:val="未处理的提及1"/>
    <w:basedOn w:val="a2"/>
    <w:uiPriority w:val="52"/>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CH">
    <w:name w:val="CH"/>
    <w:basedOn w:val="a1"/>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te Heading"/>
    <w:basedOn w:val="a1"/>
    <w:next w:val="a1"/>
    <w:link w:val="afffd"/>
    <w:qFormat/>
    <w:rsid w:val="002D376C"/>
    <w:pPr>
      <w:overflowPunct w:val="0"/>
      <w:autoSpaceDE w:val="0"/>
      <w:autoSpaceDN w:val="0"/>
      <w:adjustRightInd w:val="0"/>
      <w:textAlignment w:val="baseline"/>
    </w:pPr>
    <w:rPr>
      <w:rFonts w:eastAsia="MS Mincho"/>
      <w:lang w:eastAsia="zh-CN"/>
    </w:rPr>
  </w:style>
  <w:style w:type="character" w:customStyle="1" w:styleId="afffd">
    <w:name w:val="注释标题 字符"/>
    <w:basedOn w:val="a2"/>
    <w:link w:val="afffc"/>
    <w:qFormat/>
    <w:rsid w:val="002D376C"/>
    <w:rPr>
      <w:rFonts w:eastAsia="MS Mincho"/>
      <w:lang w:val="en-GB"/>
    </w:rPr>
  </w:style>
  <w:style w:type="paragraph" w:styleId="afffe">
    <w:name w:val="Block Text"/>
    <w:basedOn w:val="a1"/>
    <w:qFormat/>
    <w:rsid w:val="002D376C"/>
    <w:pPr>
      <w:spacing w:after="120"/>
      <w:ind w:left="1440" w:right="1440"/>
    </w:pPr>
    <w:rPr>
      <w:rFonts w:eastAsia="MS Mincho"/>
    </w:rPr>
  </w:style>
  <w:style w:type="paragraph" w:styleId="3c">
    <w:name w:val="Body Text Indent 3"/>
    <w:basedOn w:val="a1"/>
    <w:link w:val="3d"/>
    <w:qFormat/>
    <w:rsid w:val="002D376C"/>
    <w:pPr>
      <w:overflowPunct w:val="0"/>
      <w:autoSpaceDE w:val="0"/>
      <w:autoSpaceDN w:val="0"/>
      <w:adjustRightInd w:val="0"/>
      <w:ind w:left="1080"/>
      <w:textAlignment w:val="baseline"/>
    </w:pPr>
    <w:rPr>
      <w:rFonts w:eastAsia="Yu Mincho"/>
    </w:rPr>
  </w:style>
  <w:style w:type="character" w:customStyle="1" w:styleId="3d">
    <w:name w:val="正文文本缩进 3 字符"/>
    <w:basedOn w:val="a2"/>
    <w:link w:val="3c"/>
    <w:qFormat/>
    <w:rsid w:val="002D376C"/>
    <w:rPr>
      <w:rFonts w:eastAsia="Yu Mincho"/>
      <w:lang w:val="en-GB" w:eastAsia="en-US"/>
    </w:rPr>
  </w:style>
  <w:style w:type="paragraph" w:styleId="affff">
    <w:name w:val="table of figures"/>
    <w:basedOn w:val="a1"/>
    <w:next w:val="a1"/>
    <w:qFormat/>
    <w:rsid w:val="002D376C"/>
    <w:pPr>
      <w:overflowPunct w:val="0"/>
      <w:autoSpaceDE w:val="0"/>
      <w:autoSpaceDN w:val="0"/>
      <w:adjustRightInd w:val="0"/>
      <w:ind w:left="400" w:hanging="400"/>
      <w:jc w:val="center"/>
      <w:textAlignment w:val="baseline"/>
    </w:pPr>
    <w:rPr>
      <w:rFonts w:eastAsia="Yu Mincho"/>
      <w:b/>
    </w:rPr>
  </w:style>
  <w:style w:type="table" w:styleId="2f3">
    <w:name w:val="Table Classic 2"/>
    <w:basedOn w:val="a3"/>
    <w:qFormat/>
    <w:rsid w:val="002D376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0">
    <w:name w:val="line number"/>
    <w:basedOn w:val="a2"/>
    <w:qFormat/>
    <w:rsid w:val="002D376C"/>
    <w:rPr>
      <w:rFonts w:ascii="Arial" w:eastAsia="宋体" w:hAnsi="Arial" w:cs="Arial"/>
      <w:color w:val="0000FF"/>
      <w:kern w:val="2"/>
      <w:lang w:val="en-US" w:eastAsia="zh-CN" w:bidi="ar-SA"/>
    </w:rPr>
  </w:style>
  <w:style w:type="character" w:styleId="HTML0">
    <w:name w:val="HTML Typewriter"/>
    <w:qFormat/>
    <w:rsid w:val="002D376C"/>
    <w:rPr>
      <w:rFonts w:ascii="Courier New" w:eastAsia="Times New Roman" w:hAnsi="Courier New" w:cs="Courier New"/>
      <w:sz w:val="20"/>
      <w:szCs w:val="20"/>
    </w:rPr>
  </w:style>
  <w:style w:type="character" w:styleId="HTML1">
    <w:name w:val="HTML Code"/>
    <w:unhideWhenUsed/>
    <w:qFormat/>
    <w:rsid w:val="002D376C"/>
    <w:rPr>
      <w:rFonts w:ascii="Courier New" w:eastAsia="宋体" w:hAnsi="Courier New" w:cs="Courier New" w:hint="default"/>
      <w:color w:val="0000FF"/>
      <w:kern w:val="2"/>
      <w:sz w:val="20"/>
      <w:szCs w:val="20"/>
      <w:lang w:val="en-US" w:eastAsia="zh-CN" w:bidi="ar-SA"/>
    </w:rPr>
  </w:style>
  <w:style w:type="character" w:styleId="HTML2">
    <w:name w:val="HTML Sample"/>
    <w:qFormat/>
    <w:rsid w:val="002D376C"/>
    <w:rPr>
      <w:rFonts w:ascii="Courier New" w:eastAsia="宋体" w:hAnsi="Courier New" w:cs="Courier New"/>
      <w:color w:val="0000FF"/>
      <w:kern w:val="2"/>
      <w:lang w:val="en-US" w:eastAsia="zh-CN" w:bidi="ar-SA"/>
    </w:rPr>
  </w:style>
  <w:style w:type="character" w:customStyle="1" w:styleId="B3Char2">
    <w:name w:val="B3 Char2"/>
    <w:qFormat/>
    <w:rsid w:val="002D376C"/>
    <w:rPr>
      <w:rFonts w:ascii="Times New Roman" w:hAnsi="Times New Roman"/>
      <w:lang w:val="en-GB" w:eastAsia="en-US"/>
    </w:rPr>
  </w:style>
  <w:style w:type="character" w:customStyle="1" w:styleId="EXCar">
    <w:name w:val="EX Car"/>
    <w:qFormat/>
    <w:rsid w:val="002D376C"/>
    <w:rPr>
      <w:lang w:val="en-GB" w:eastAsia="en-US"/>
    </w:rPr>
  </w:style>
  <w:style w:type="paragraph" w:customStyle="1" w:styleId="enumlev1">
    <w:name w:val="enumlev1"/>
    <w:basedOn w:val="a1"/>
    <w:link w:val="enumlev1Char"/>
    <w:qFormat/>
    <w:rsid w:val="002D37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qFormat/>
    <w:rsid w:val="002D37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D37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D37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D376C"/>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2D376C"/>
    <w:rPr>
      <w:rFonts w:eastAsiaTheme="minorEastAsia"/>
      <w:lang w:val="en-GB" w:eastAsia="en-US"/>
    </w:rPr>
  </w:style>
  <w:style w:type="character" w:customStyle="1" w:styleId="HeadingChar">
    <w:name w:val="Heading Char"/>
    <w:qFormat/>
    <w:rsid w:val="002D376C"/>
    <w:rPr>
      <w:rFonts w:ascii="Arial" w:eastAsia="宋体" w:hAnsi="Arial"/>
      <w:b/>
      <w:sz w:val="22"/>
    </w:rPr>
  </w:style>
  <w:style w:type="character" w:customStyle="1" w:styleId="B6Char">
    <w:name w:val="B6 Char"/>
    <w:link w:val="B6"/>
    <w:qFormat/>
    <w:rsid w:val="002D376C"/>
    <w:rPr>
      <w:rFonts w:eastAsia="Times New Roman"/>
      <w:lang w:val="en-GB"/>
    </w:rPr>
  </w:style>
  <w:style w:type="table" w:customStyle="1" w:styleId="TableStyle1">
    <w:name w:val="Table Style1"/>
    <w:basedOn w:val="a3"/>
    <w:qFormat/>
    <w:rsid w:val="002D376C"/>
    <w:rPr>
      <w:rFonts w:eastAsia="MS Mincho"/>
      <w:lang w:eastAsia="en-US"/>
    </w:rPr>
    <w:tblPr/>
  </w:style>
  <w:style w:type="paragraph" w:customStyle="1" w:styleId="tal1">
    <w:name w:val="tal"/>
    <w:basedOn w:val="a1"/>
    <w:qFormat/>
    <w:rsid w:val="002D376C"/>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semiHidden/>
    <w:qFormat/>
    <w:rsid w:val="002D376C"/>
    <w:rPr>
      <w:rFonts w:eastAsia="Batang"/>
      <w:lang w:val="en-GB" w:eastAsia="en-US"/>
    </w:rPr>
  </w:style>
  <w:style w:type="paragraph" w:customStyle="1" w:styleId="affff2">
    <w:name w:val="変更箇所"/>
    <w:hidden/>
    <w:semiHidden/>
    <w:qFormat/>
    <w:rsid w:val="002D376C"/>
    <w:rPr>
      <w:rFonts w:eastAsia="MS Mincho"/>
      <w:lang w:val="en-GB" w:eastAsia="en-US"/>
    </w:rPr>
  </w:style>
  <w:style w:type="paragraph" w:customStyle="1" w:styleId="NB2">
    <w:name w:val="NB2"/>
    <w:basedOn w:val="ZG"/>
    <w:qFormat/>
    <w:rsid w:val="002D376C"/>
    <w:pPr>
      <w:framePr w:wrap="notBeside"/>
    </w:pPr>
    <w:rPr>
      <w:rFonts w:eastAsia="Times New Roman"/>
      <w:lang w:val="en-US" w:eastAsia="ko-KR"/>
    </w:rPr>
  </w:style>
  <w:style w:type="paragraph" w:customStyle="1" w:styleId="tableentry">
    <w:name w:val="table entry"/>
    <w:basedOn w:val="a1"/>
    <w:qFormat/>
    <w:rsid w:val="002D376C"/>
    <w:pPr>
      <w:keepNext/>
      <w:spacing w:before="60" w:after="60"/>
    </w:pPr>
    <w:rPr>
      <w:rFonts w:ascii="Bookman Old Style" w:eastAsia="宋体" w:hAnsi="Bookman Old Style"/>
      <w:lang w:val="en-US" w:eastAsia="ko-KR"/>
    </w:rPr>
  </w:style>
  <w:style w:type="paragraph" w:customStyle="1" w:styleId="TOC92">
    <w:name w:val="TOC 92"/>
    <w:basedOn w:val="81"/>
    <w:qFormat/>
    <w:rsid w:val="002D376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2D376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2D376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1"/>
    <w:qFormat/>
    <w:rsid w:val="002D376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D37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D376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1Char3">
    <w:name w:val="Heading 1 Char3"/>
    <w:qFormat/>
    <w:rsid w:val="002D376C"/>
    <w:rPr>
      <w:rFonts w:ascii="Arial" w:hAnsi="Arial"/>
      <w:sz w:val="36"/>
      <w:lang w:val="en-GB" w:eastAsia="en-US"/>
    </w:rPr>
  </w:style>
  <w:style w:type="character" w:customStyle="1" w:styleId="font4">
    <w:name w:val="font4"/>
    <w:basedOn w:val="a2"/>
    <w:qFormat/>
    <w:rsid w:val="002D376C"/>
  </w:style>
  <w:style w:type="character" w:customStyle="1" w:styleId="BodyTextChar1">
    <w:name w:val="Body Text Char1"/>
    <w:qFormat/>
    <w:rsid w:val="002D376C"/>
    <w:rPr>
      <w:rFonts w:ascii="Times New Roman" w:eastAsia="Malgun Gothic" w:hAnsi="Times New Roman"/>
      <w:lang w:val="en-GB" w:eastAsia="ja-JP"/>
    </w:rPr>
  </w:style>
  <w:style w:type="character" w:customStyle="1" w:styleId="btChar">
    <w:name w:val="bt Char"/>
    <w:qFormat/>
    <w:rsid w:val="002D376C"/>
    <w:rPr>
      <w:rFonts w:eastAsia="MS Mincho"/>
      <w:lang w:val="en-GB" w:eastAsia="en-US" w:bidi="ar-SA"/>
    </w:rPr>
  </w:style>
  <w:style w:type="character" w:customStyle="1" w:styleId="btChar1">
    <w:name w:val="bt Char1"/>
    <w:qFormat/>
    <w:rsid w:val="002D376C"/>
    <w:rPr>
      <w:lang w:val="en-GB" w:eastAsia="ja-JP" w:bidi="ar-SA"/>
    </w:rPr>
  </w:style>
  <w:style w:type="character" w:customStyle="1" w:styleId="btChar2">
    <w:name w:val="bt Char2"/>
    <w:qFormat/>
    <w:rsid w:val="002D376C"/>
    <w:rPr>
      <w:lang w:val="en-GB" w:eastAsia="ja-JP" w:bidi="ar-SA"/>
    </w:rPr>
  </w:style>
  <w:style w:type="character" w:customStyle="1" w:styleId="NMPHeading1Char1">
    <w:name w:val="NMP Heading 1 Char1"/>
    <w:qFormat/>
    <w:rsid w:val="002D376C"/>
    <w:rPr>
      <w:rFonts w:ascii="Arial" w:hAnsi="Arial"/>
      <w:sz w:val="36"/>
      <w:lang w:val="en-GB" w:eastAsia="en-US" w:bidi="ar-SA"/>
    </w:rPr>
  </w:style>
  <w:style w:type="character" w:customStyle="1" w:styleId="h4Char1">
    <w:name w:val="h4 Char1"/>
    <w:qFormat/>
    <w:rsid w:val="002D376C"/>
    <w:rPr>
      <w:rFonts w:ascii="Arial" w:eastAsia="MS Mincho" w:hAnsi="Arial"/>
      <w:sz w:val="24"/>
      <w:lang w:val="en-GB" w:eastAsia="en-US" w:bidi="ar-SA"/>
    </w:rPr>
  </w:style>
  <w:style w:type="character" w:customStyle="1" w:styleId="h5Char1">
    <w:name w:val="h5 Char1"/>
    <w:qFormat/>
    <w:rsid w:val="002D376C"/>
    <w:rPr>
      <w:rFonts w:ascii="Arial" w:eastAsia="MS Mincho" w:hAnsi="Arial"/>
      <w:sz w:val="22"/>
      <w:lang w:val="en-GB" w:eastAsia="en-US" w:bidi="ar-SA"/>
    </w:rPr>
  </w:style>
  <w:style w:type="paragraph" w:customStyle="1" w:styleId="affff3">
    <w:name w:val="样式 页眉"/>
    <w:basedOn w:val="aff"/>
    <w:link w:val="Char0"/>
    <w:qFormat/>
    <w:rsid w:val="002D376C"/>
    <w:pPr>
      <w:overflowPunct w:val="0"/>
      <w:autoSpaceDE w:val="0"/>
      <w:autoSpaceDN w:val="0"/>
      <w:adjustRightInd w:val="0"/>
      <w:spacing w:after="0"/>
      <w:textAlignment w:val="baseline"/>
    </w:pPr>
    <w:rPr>
      <w:rFonts w:eastAsia="Arial"/>
      <w:bCs/>
      <w:sz w:val="22"/>
    </w:rPr>
  </w:style>
  <w:style w:type="character" w:customStyle="1" w:styleId="Char0">
    <w:name w:val="样式 页眉 Char"/>
    <w:link w:val="affff3"/>
    <w:qFormat/>
    <w:rsid w:val="002D376C"/>
    <w:rPr>
      <w:rFonts w:ascii="Arial" w:eastAsia="Arial" w:hAnsi="Arial"/>
      <w:b/>
      <w:bCs/>
      <w:sz w:val="22"/>
      <w:lang w:val="en-GB" w:eastAsia="en-US"/>
    </w:rPr>
  </w:style>
  <w:style w:type="paragraph" w:customStyle="1" w:styleId="56">
    <w:name w:val="吹き出し5"/>
    <w:basedOn w:val="a1"/>
    <w:semiHidden/>
    <w:qFormat/>
    <w:rsid w:val="002D376C"/>
    <w:rPr>
      <w:rFonts w:ascii="Tahoma" w:eastAsia="MS Mincho" w:hAnsi="Tahoma" w:cs="Tahoma"/>
      <w:sz w:val="16"/>
      <w:szCs w:val="16"/>
    </w:rPr>
  </w:style>
  <w:style w:type="paragraph" w:customStyle="1" w:styleId="CharChar24">
    <w:name w:val="Char Char24"/>
    <w:basedOn w:val="a1"/>
    <w:semiHidden/>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D376C"/>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5">
    <w:name w:val="(文字) (文字) Char"/>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sid w:val="002D376C"/>
    <w:rPr>
      <w:rFonts w:eastAsia="Times New Roman"/>
      <w:sz w:val="24"/>
      <w:lang w:val="fr-FR" w:eastAsia="en-US"/>
    </w:rPr>
  </w:style>
  <w:style w:type="paragraph" w:customStyle="1" w:styleId="FBCharCharCharChar1">
    <w:name w:val="FB Char Char Char Char1"/>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2D376C"/>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sid w:val="002D376C"/>
    <w:rPr>
      <w:rFonts w:ascii="Arial" w:eastAsia="Arial" w:hAnsi="Arial"/>
      <w:sz w:val="28"/>
      <w:lang w:val="en-GB" w:eastAsia="en-US"/>
    </w:rPr>
  </w:style>
  <w:style w:type="paragraph" w:customStyle="1" w:styleId="a">
    <w:name w:val="表格题注"/>
    <w:next w:val="a1"/>
    <w:qFormat/>
    <w:rsid w:val="002D376C"/>
    <w:pPr>
      <w:numPr>
        <w:numId w:val="18"/>
      </w:numPr>
      <w:spacing w:beforeLines="50" w:afterLines="50"/>
      <w:jc w:val="center"/>
    </w:pPr>
    <w:rPr>
      <w:rFonts w:eastAsia="Yu Mincho"/>
      <w:b/>
      <w:lang w:val="en-GB"/>
    </w:rPr>
  </w:style>
  <w:style w:type="paragraph" w:customStyle="1" w:styleId="a0">
    <w:name w:val="插图题注"/>
    <w:next w:val="a1"/>
    <w:qFormat/>
    <w:rsid w:val="002D376C"/>
    <w:pPr>
      <w:numPr>
        <w:numId w:val="19"/>
      </w:numPr>
      <w:jc w:val="center"/>
    </w:pPr>
    <w:rPr>
      <w:rFonts w:eastAsia="Yu Mincho"/>
      <w:b/>
      <w:lang w:val="en-GB"/>
    </w:rPr>
  </w:style>
  <w:style w:type="character" w:customStyle="1" w:styleId="textbodybold1">
    <w:name w:val="textbodybold1"/>
    <w:qFormat/>
    <w:rsid w:val="002D376C"/>
    <w:rPr>
      <w:rFonts w:ascii="Arial" w:hAnsi="Arial" w:cs="Arial" w:hint="default"/>
      <w:b/>
      <w:bCs/>
      <w:color w:val="902630"/>
      <w:sz w:val="18"/>
      <w:szCs w:val="18"/>
    </w:rPr>
  </w:style>
  <w:style w:type="paragraph" w:customStyle="1" w:styleId="CharCharCharChar">
    <w:name w:val="Char Char Char Char"/>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2D376C"/>
    <w:rPr>
      <w:rFonts w:ascii="Arial" w:hAnsi="Arial"/>
      <w:sz w:val="18"/>
      <w:lang w:eastAsia="ja-JP"/>
    </w:rPr>
  </w:style>
  <w:style w:type="paragraph" w:customStyle="1" w:styleId="1">
    <w:name w:val="样式1"/>
    <w:basedOn w:val="TAN"/>
    <w:link w:val="1Char0"/>
    <w:qFormat/>
    <w:rsid w:val="002D376C"/>
    <w:pPr>
      <w:numPr>
        <w:numId w:val="20"/>
      </w:numPr>
      <w:overflowPunct w:val="0"/>
      <w:autoSpaceDE w:val="0"/>
      <w:autoSpaceDN w:val="0"/>
      <w:adjustRightInd w:val="0"/>
      <w:textAlignment w:val="baseline"/>
    </w:pPr>
    <w:rPr>
      <w:rFonts w:eastAsia="宋体"/>
      <w:lang w:val="en-US" w:eastAsia="ja-JP"/>
    </w:rPr>
  </w:style>
  <w:style w:type="character" w:customStyle="1" w:styleId="BodyText2Char1">
    <w:name w:val="Body Text 2 Char1"/>
    <w:qFormat/>
    <w:rsid w:val="002D376C"/>
    <w:rPr>
      <w:lang w:val="en-GB"/>
    </w:rPr>
  </w:style>
  <w:style w:type="character" w:customStyle="1" w:styleId="EndnoteTextChar1">
    <w:name w:val="Endnote Text Char1"/>
    <w:qFormat/>
    <w:rsid w:val="002D376C"/>
    <w:rPr>
      <w:lang w:val="en-GB"/>
    </w:rPr>
  </w:style>
  <w:style w:type="character" w:customStyle="1" w:styleId="TitleChar1">
    <w:name w:val="Title Char1"/>
    <w:qFormat/>
    <w:rsid w:val="002D376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D376C"/>
    <w:rPr>
      <w:lang w:val="en-GB"/>
    </w:rPr>
  </w:style>
  <w:style w:type="character" w:customStyle="1" w:styleId="BodyTextIndentChar1">
    <w:name w:val="Body Text Indent Char1"/>
    <w:qFormat/>
    <w:rsid w:val="002D376C"/>
    <w:rPr>
      <w:lang w:val="en-GB"/>
    </w:rPr>
  </w:style>
  <w:style w:type="character" w:customStyle="1" w:styleId="BodyText3Char1">
    <w:name w:val="Body Text 3 Char1"/>
    <w:qFormat/>
    <w:rsid w:val="002D376C"/>
    <w:rPr>
      <w:sz w:val="16"/>
      <w:szCs w:val="16"/>
      <w:lang w:val="en-GB"/>
    </w:rPr>
  </w:style>
  <w:style w:type="paragraph" w:customStyle="1" w:styleId="LightGrid-Accent31">
    <w:name w:val="Light Grid - Accent 31"/>
    <w:basedOn w:val="a1"/>
    <w:qFormat/>
    <w:rsid w:val="002D37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D376C"/>
    <w:rPr>
      <w:rFonts w:eastAsia="Batang"/>
      <w:lang w:val="en-GB" w:eastAsia="en-US"/>
    </w:rPr>
  </w:style>
  <w:style w:type="paragraph" w:customStyle="1" w:styleId="810">
    <w:name w:val="表 (赤)  81"/>
    <w:basedOn w:val="a1"/>
    <w:uiPriority w:val="34"/>
    <w:qFormat/>
    <w:rsid w:val="002D37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D376C"/>
    <w:pPr>
      <w:spacing w:before="100" w:beforeAutospacing="1" w:after="100" w:afterAutospacing="1"/>
    </w:pPr>
    <w:rPr>
      <w:rFonts w:eastAsia="宋体"/>
      <w:sz w:val="24"/>
      <w:szCs w:val="24"/>
      <w:lang w:val="en-US" w:eastAsia="zh-CN"/>
    </w:rPr>
  </w:style>
  <w:style w:type="paragraph" w:customStyle="1" w:styleId="1218">
    <w:name w:val="表 (青) 121"/>
    <w:hidden/>
    <w:uiPriority w:val="71"/>
    <w:qFormat/>
    <w:rsid w:val="002D376C"/>
    <w:rPr>
      <w:lang w:val="en-GB" w:eastAsia="en-US"/>
    </w:rPr>
  </w:style>
  <w:style w:type="paragraph" w:customStyle="1" w:styleId="ECCParagraph">
    <w:name w:val="ECC Paragraph"/>
    <w:basedOn w:val="a1"/>
    <w:link w:val="ECCParagraphZchn"/>
    <w:qFormat/>
    <w:rsid w:val="002D376C"/>
    <w:pPr>
      <w:spacing w:after="240"/>
      <w:jc w:val="both"/>
    </w:pPr>
    <w:rPr>
      <w:rFonts w:ascii="Arial" w:eastAsia="宋体" w:hAnsi="Arial"/>
      <w:szCs w:val="24"/>
    </w:rPr>
  </w:style>
  <w:style w:type="paragraph" w:customStyle="1" w:styleId="ECCFootnote">
    <w:name w:val="ECC Footnote"/>
    <w:basedOn w:val="a1"/>
    <w:uiPriority w:val="99"/>
    <w:qFormat/>
    <w:rsid w:val="002D37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D376C"/>
    <w:rPr>
      <w:rFonts w:ascii="Arial" w:hAnsi="Arial"/>
      <w:szCs w:val="24"/>
      <w:lang w:val="en-GB" w:eastAsia="en-US"/>
    </w:rPr>
  </w:style>
  <w:style w:type="paragraph" w:customStyle="1" w:styleId="Text1">
    <w:name w:val="Text 1"/>
    <w:basedOn w:val="a1"/>
    <w:qFormat/>
    <w:rsid w:val="002D376C"/>
    <w:pPr>
      <w:spacing w:after="240"/>
      <w:ind w:left="482"/>
      <w:jc w:val="both"/>
    </w:pPr>
    <w:rPr>
      <w:rFonts w:eastAsia="宋体"/>
      <w:sz w:val="24"/>
      <w:lang w:eastAsia="fr-BE"/>
    </w:rPr>
  </w:style>
  <w:style w:type="paragraph" w:customStyle="1" w:styleId="NumPar4">
    <w:name w:val="NumPar 4"/>
    <w:basedOn w:val="40"/>
    <w:next w:val="a1"/>
    <w:uiPriority w:val="99"/>
    <w:qFormat/>
    <w:rsid w:val="002D376C"/>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D376C"/>
  </w:style>
  <w:style w:type="paragraph" w:customStyle="1" w:styleId="cita">
    <w:name w:val="cita"/>
    <w:basedOn w:val="a1"/>
    <w:qFormat/>
    <w:rsid w:val="002D37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D37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D37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qFormat/>
    <w:rsid w:val="002D3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D3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2D37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D376C"/>
    <w:rPr>
      <w:color w:val="000000"/>
    </w:rPr>
  </w:style>
  <w:style w:type="paragraph" w:customStyle="1" w:styleId="Equation">
    <w:name w:val="Equation"/>
    <w:basedOn w:val="a1"/>
    <w:next w:val="a1"/>
    <w:link w:val="EquationChar"/>
    <w:qFormat/>
    <w:rsid w:val="002D37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D376C"/>
    <w:rPr>
      <w:sz w:val="22"/>
      <w:szCs w:val="22"/>
      <w:lang w:val="en-GB" w:eastAsia="en-US"/>
    </w:rPr>
  </w:style>
  <w:style w:type="character" w:customStyle="1" w:styleId="shorttext">
    <w:name w:val="short_text"/>
    <w:qFormat/>
    <w:rsid w:val="002D376C"/>
  </w:style>
  <w:style w:type="character" w:customStyle="1" w:styleId="11a">
    <w:name w:val="見出し 1 (文字)1"/>
    <w:qFormat/>
    <w:rsid w:val="002D376C"/>
    <w:rPr>
      <w:rFonts w:ascii="Yu Gothic Light" w:eastAsia="Yu Gothic Light" w:hAnsi="Yu Gothic Light" w:cs="Times New Roman"/>
      <w:sz w:val="24"/>
      <w:szCs w:val="24"/>
      <w:lang w:val="en-GB" w:eastAsia="en-US"/>
    </w:rPr>
  </w:style>
  <w:style w:type="character" w:customStyle="1" w:styleId="216">
    <w:name w:val="見出し 2 (文字)1"/>
    <w:semiHidden/>
    <w:qFormat/>
    <w:rsid w:val="002D376C"/>
    <w:rPr>
      <w:rFonts w:ascii="Yu Gothic Light" w:eastAsia="Yu Gothic Light" w:hAnsi="Yu Gothic Light" w:cs="Times New Roman"/>
      <w:lang w:val="en-GB" w:eastAsia="en-US"/>
    </w:rPr>
  </w:style>
  <w:style w:type="character" w:customStyle="1" w:styleId="31a">
    <w:name w:val="見出し 3 (文字)1"/>
    <w:semiHidden/>
    <w:qFormat/>
    <w:rsid w:val="002D376C"/>
    <w:rPr>
      <w:rFonts w:ascii="Yu Gothic Light" w:eastAsia="Yu Gothic Light" w:hAnsi="Yu Gothic Light" w:cs="Times New Roman"/>
      <w:lang w:val="en-GB" w:eastAsia="en-US"/>
    </w:rPr>
  </w:style>
  <w:style w:type="character" w:customStyle="1" w:styleId="41a">
    <w:name w:val="見出し 4 (文字)1"/>
    <w:semiHidden/>
    <w:qFormat/>
    <w:rsid w:val="002D376C"/>
    <w:rPr>
      <w:rFonts w:ascii="Times New Roman" w:eastAsia="Yu Mincho" w:hAnsi="Times New Roman"/>
      <w:b/>
      <w:bCs/>
      <w:lang w:val="en-GB" w:eastAsia="en-US"/>
    </w:rPr>
  </w:style>
  <w:style w:type="character" w:customStyle="1" w:styleId="512">
    <w:name w:val="見出し 5 (文字)1"/>
    <w:semiHidden/>
    <w:qFormat/>
    <w:rsid w:val="002D376C"/>
    <w:rPr>
      <w:rFonts w:ascii="Yu Gothic Light" w:eastAsia="Yu Gothic Light" w:hAnsi="Yu Gothic Light" w:cs="Times New Roman"/>
      <w:lang w:val="en-GB" w:eastAsia="en-US"/>
    </w:rPr>
  </w:style>
  <w:style w:type="character" w:customStyle="1" w:styleId="1f9">
    <w:name w:val="脚注文字列 (文字)1"/>
    <w:semiHidden/>
    <w:qFormat/>
    <w:rsid w:val="002D376C"/>
    <w:rPr>
      <w:rFonts w:ascii="Times New Roman" w:eastAsia="Yu Mincho" w:hAnsi="Times New Roman"/>
      <w:lang w:val="en-GB" w:eastAsia="en-US"/>
    </w:rPr>
  </w:style>
  <w:style w:type="character" w:customStyle="1" w:styleId="1fa">
    <w:name w:val="ヘッダー (文字)1"/>
    <w:semiHidden/>
    <w:qFormat/>
    <w:rsid w:val="002D376C"/>
    <w:rPr>
      <w:rFonts w:ascii="Times New Roman" w:eastAsia="Yu Mincho" w:hAnsi="Times New Roman"/>
      <w:lang w:val="en-GB" w:eastAsia="en-US"/>
    </w:rPr>
  </w:style>
  <w:style w:type="character" w:customStyle="1" w:styleId="1fb">
    <w:name w:val="本文 (文字)1"/>
    <w:semiHidden/>
    <w:qFormat/>
    <w:rsid w:val="002D376C"/>
    <w:rPr>
      <w:rFonts w:ascii="Times New Roman" w:eastAsia="Yu Mincho" w:hAnsi="Times New Roman"/>
      <w:lang w:val="en-GB" w:eastAsia="en-US"/>
    </w:rPr>
  </w:style>
  <w:style w:type="paragraph" w:customStyle="1" w:styleId="4b">
    <w:name w:val="吹き出し4"/>
    <w:basedOn w:val="a1"/>
    <w:semiHidden/>
    <w:qFormat/>
    <w:rsid w:val="002D376C"/>
    <w:rPr>
      <w:rFonts w:ascii="Tahoma" w:eastAsia="MS Mincho" w:hAnsi="Tahoma" w:cs="Tahoma"/>
      <w:sz w:val="16"/>
      <w:szCs w:val="16"/>
    </w:rPr>
  </w:style>
  <w:style w:type="paragraph" w:customStyle="1" w:styleId="tac0">
    <w:name w:val="tac"/>
    <w:basedOn w:val="a1"/>
    <w:qFormat/>
    <w:rsid w:val="002D376C"/>
    <w:pPr>
      <w:keepNext/>
      <w:autoSpaceDE w:val="0"/>
      <w:autoSpaceDN w:val="0"/>
      <w:spacing w:after="0"/>
      <w:jc w:val="center"/>
    </w:pPr>
    <w:rPr>
      <w:rFonts w:ascii="Arial" w:eastAsia="Calibri" w:hAnsi="Arial" w:cs="Arial"/>
      <w:sz w:val="18"/>
      <w:szCs w:val="18"/>
      <w:lang w:val="en-US"/>
    </w:rPr>
  </w:style>
  <w:style w:type="table" w:customStyle="1" w:styleId="TableClassic21">
    <w:name w:val="Table Classic 21"/>
    <w:basedOn w:val="a3"/>
    <w:qFormat/>
    <w:rsid w:val="002D376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37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2">
    <w:name w:val="(文字) (文字)2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a">
    <w:name w:val="(文字) (文字)3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a">
    <w:name w:val="(文字) (文字)4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a">
    <w:name w:val="(文字) (文字)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2D376C"/>
    <w:rPr>
      <w:lang w:val="en-GB" w:eastAsia="ja-JP" w:bidi="ar-SA"/>
    </w:rPr>
  </w:style>
  <w:style w:type="character" w:customStyle="1" w:styleId="CharChar42">
    <w:name w:val="Char Char42"/>
    <w:qFormat/>
    <w:rsid w:val="002D376C"/>
    <w:rPr>
      <w:rFonts w:ascii="Courier New" w:hAnsi="Courier New" w:cs="Courier New" w:hint="default"/>
      <w:lang w:val="nb-NO" w:eastAsia="ja-JP" w:bidi="ar-SA"/>
    </w:rPr>
  </w:style>
  <w:style w:type="character" w:customStyle="1" w:styleId="CharChar72">
    <w:name w:val="Char Char72"/>
    <w:semiHidden/>
    <w:qFormat/>
    <w:rsid w:val="002D376C"/>
    <w:rPr>
      <w:rFonts w:ascii="Tahoma" w:hAnsi="Tahoma" w:cs="Tahoma" w:hint="default"/>
      <w:shd w:val="clear" w:color="auto" w:fill="000080"/>
      <w:lang w:val="en-GB" w:eastAsia="en-US"/>
    </w:rPr>
  </w:style>
  <w:style w:type="character" w:customStyle="1" w:styleId="CharChar102">
    <w:name w:val="Char Char102"/>
    <w:semiHidden/>
    <w:qFormat/>
    <w:rsid w:val="002D376C"/>
    <w:rPr>
      <w:rFonts w:ascii="Times New Roman" w:hAnsi="Times New Roman" w:cs="Times New Roman" w:hint="default"/>
      <w:lang w:val="en-GB" w:eastAsia="en-US"/>
    </w:rPr>
  </w:style>
  <w:style w:type="character" w:customStyle="1" w:styleId="CharChar92">
    <w:name w:val="Char Char92"/>
    <w:semiHidden/>
    <w:qFormat/>
    <w:rsid w:val="002D376C"/>
    <w:rPr>
      <w:rFonts w:ascii="Tahoma" w:hAnsi="Tahoma" w:cs="Tahoma" w:hint="default"/>
      <w:sz w:val="16"/>
      <w:szCs w:val="16"/>
      <w:lang w:val="en-GB" w:eastAsia="en-US"/>
    </w:rPr>
  </w:style>
  <w:style w:type="character" w:customStyle="1" w:styleId="CharChar82">
    <w:name w:val="Char Char82"/>
    <w:semiHidden/>
    <w:qFormat/>
    <w:rsid w:val="002D376C"/>
    <w:rPr>
      <w:rFonts w:ascii="Times New Roman" w:hAnsi="Times New Roman" w:cs="Times New Roman" w:hint="default"/>
      <w:b/>
      <w:bCs/>
      <w:lang w:val="en-GB" w:eastAsia="en-US"/>
    </w:rPr>
  </w:style>
  <w:style w:type="character" w:customStyle="1" w:styleId="CharChar292">
    <w:name w:val="Char Char292"/>
    <w:qFormat/>
    <w:rsid w:val="002D376C"/>
    <w:rPr>
      <w:rFonts w:ascii="Arial" w:hAnsi="Arial" w:cs="Arial" w:hint="default"/>
      <w:sz w:val="36"/>
      <w:lang w:val="en-GB" w:eastAsia="en-US" w:bidi="ar-SA"/>
    </w:rPr>
  </w:style>
  <w:style w:type="character" w:customStyle="1" w:styleId="CharChar282">
    <w:name w:val="Char Char282"/>
    <w:qFormat/>
    <w:rsid w:val="002D376C"/>
    <w:rPr>
      <w:rFonts w:ascii="Arial" w:hAnsi="Arial" w:cs="Arial" w:hint="default"/>
      <w:sz w:val="32"/>
      <w:lang w:val="en-GB"/>
    </w:rPr>
  </w:style>
  <w:style w:type="character" w:customStyle="1" w:styleId="ZchnZchn52">
    <w:name w:val="Zchn Zchn52"/>
    <w:qFormat/>
    <w:rsid w:val="002D376C"/>
    <w:rPr>
      <w:rFonts w:ascii="Courier New" w:eastAsia="Batang" w:hAnsi="Courier New"/>
      <w:lang w:val="nb-NO" w:eastAsia="en-US" w:bidi="ar-SA"/>
    </w:rPr>
  </w:style>
  <w:style w:type="paragraph" w:customStyle="1" w:styleId="TOC911">
    <w:name w:val="TOC 911"/>
    <w:basedOn w:val="81"/>
    <w:qFormat/>
    <w:rsid w:val="002D376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2D37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D37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D376C"/>
    <w:rPr>
      <w:color w:val="808080"/>
      <w:shd w:val="clear" w:color="auto" w:fill="E6E6E6"/>
    </w:rPr>
  </w:style>
  <w:style w:type="paragraph" w:customStyle="1" w:styleId="CharCharCharCharChar1">
    <w:name w:val="Char Char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2">
    <w:name w:val="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2D376C"/>
    <w:rPr>
      <w:lang w:val="en-GB" w:eastAsia="ja-JP" w:bidi="ar-SA"/>
    </w:rPr>
  </w:style>
  <w:style w:type="paragraph" w:customStyle="1" w:styleId="1Char1">
    <w:name w:val="(文字) (文字)1 Char (文字) (文字)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376C"/>
    <w:rPr>
      <w:rFonts w:ascii="Courier New" w:hAnsi="Courier New"/>
      <w:lang w:val="nb-NO" w:eastAsia="ja-JP" w:bidi="ar-SA"/>
    </w:rPr>
  </w:style>
  <w:style w:type="paragraph" w:customStyle="1" w:styleId="CharCharCharCharCharChar1">
    <w:name w:val="Char Char Char Char Char Char1"/>
    <w:semiHidden/>
    <w:qFormat/>
    <w:rsid w:val="002D37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b">
    <w:name w:val="(文字) (文字)3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b">
    <w:name w:val="(文字) (文字)4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
    <w:name w:val="(文字) (文字)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2D376C"/>
    <w:rPr>
      <w:rFonts w:ascii="Tahoma" w:hAnsi="Tahoma" w:cs="Tahoma"/>
      <w:shd w:val="clear" w:color="auto" w:fill="000080"/>
      <w:lang w:val="en-GB" w:eastAsia="en-US"/>
    </w:rPr>
  </w:style>
  <w:style w:type="character" w:customStyle="1" w:styleId="ZchnZchn51">
    <w:name w:val="Zchn Zchn51"/>
    <w:qFormat/>
    <w:rsid w:val="002D376C"/>
    <w:rPr>
      <w:rFonts w:ascii="Courier New" w:eastAsia="Batang" w:hAnsi="Courier New"/>
      <w:lang w:val="nb-NO" w:eastAsia="en-US" w:bidi="ar-SA"/>
    </w:rPr>
  </w:style>
  <w:style w:type="character" w:customStyle="1" w:styleId="CharChar101">
    <w:name w:val="Char Char101"/>
    <w:semiHidden/>
    <w:qFormat/>
    <w:rsid w:val="002D376C"/>
    <w:rPr>
      <w:rFonts w:ascii="Times New Roman" w:hAnsi="Times New Roman"/>
      <w:lang w:val="en-GB" w:eastAsia="en-US"/>
    </w:rPr>
  </w:style>
  <w:style w:type="character" w:customStyle="1" w:styleId="CharChar91">
    <w:name w:val="Char Char91"/>
    <w:semiHidden/>
    <w:qFormat/>
    <w:rsid w:val="002D376C"/>
    <w:rPr>
      <w:rFonts w:ascii="Tahoma" w:hAnsi="Tahoma" w:cs="Tahoma"/>
      <w:sz w:val="16"/>
      <w:szCs w:val="16"/>
      <w:lang w:val="en-GB" w:eastAsia="en-US"/>
    </w:rPr>
  </w:style>
  <w:style w:type="character" w:customStyle="1" w:styleId="CharChar81">
    <w:name w:val="Char Char81"/>
    <w:semiHidden/>
    <w:qFormat/>
    <w:rsid w:val="002D37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2D376C"/>
    <w:rPr>
      <w:rFonts w:ascii="Arial" w:hAnsi="Arial"/>
      <w:sz w:val="36"/>
      <w:lang w:val="en-GB" w:eastAsia="en-US" w:bidi="ar-SA"/>
    </w:rPr>
  </w:style>
  <w:style w:type="character" w:customStyle="1" w:styleId="CharChar281">
    <w:name w:val="Char Char281"/>
    <w:qFormat/>
    <w:rsid w:val="002D376C"/>
    <w:rPr>
      <w:rFonts w:ascii="Arial" w:hAnsi="Arial"/>
      <w:sz w:val="32"/>
      <w:lang w:val="en-GB"/>
    </w:rPr>
  </w:style>
  <w:style w:type="paragraph" w:customStyle="1" w:styleId="CharChar241">
    <w:name w:val="Char Char241"/>
    <w:basedOn w:val="a1"/>
    <w:semiHidden/>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semiHidden/>
    <w:qFormat/>
    <w:rsid w:val="002D376C"/>
    <w:rPr>
      <w:rFonts w:ascii="Times New Roman" w:hAnsi="Times New Roman"/>
      <w:lang w:val="en-GB"/>
    </w:rPr>
  </w:style>
  <w:style w:type="paragraph" w:customStyle="1" w:styleId="CharChar5">
    <w:name w:val="Char Char5"/>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2D376C"/>
    <w:pPr>
      <w:keepNext/>
      <w:keepLines/>
      <w:spacing w:after="0"/>
      <w:jc w:val="both"/>
    </w:pPr>
    <w:rPr>
      <w:rFonts w:ascii="Arial" w:eastAsia="宋体" w:hAnsi="Arial"/>
      <w:sz w:val="18"/>
      <w:szCs w:val="18"/>
    </w:rPr>
  </w:style>
  <w:style w:type="paragraph" w:customStyle="1" w:styleId="64">
    <w:name w:val="吹き出し6"/>
    <w:basedOn w:val="a1"/>
    <w:semiHidden/>
    <w:qFormat/>
    <w:rsid w:val="002D376C"/>
    <w:rPr>
      <w:rFonts w:ascii="Tahoma" w:eastAsia="MS Mincho" w:hAnsi="Tahoma" w:cs="Tahoma"/>
      <w:sz w:val="16"/>
      <w:szCs w:val="16"/>
      <w:lang w:eastAsia="ko-KR"/>
    </w:rPr>
  </w:style>
  <w:style w:type="paragraph" w:customStyle="1" w:styleId="Table0">
    <w:name w:val="Table"/>
    <w:basedOn w:val="a1"/>
    <w:link w:val="Table1"/>
    <w:qFormat/>
    <w:rsid w:val="002D376C"/>
    <w:pPr>
      <w:jc w:val="center"/>
    </w:pPr>
    <w:rPr>
      <w:rFonts w:ascii="Arial" w:eastAsia="宋体" w:hAnsi="Arial" w:cs="Arial"/>
      <w:b/>
    </w:rPr>
  </w:style>
  <w:style w:type="character" w:customStyle="1" w:styleId="Table1">
    <w:name w:val="Table (文字)"/>
    <w:link w:val="Table0"/>
    <w:qFormat/>
    <w:rsid w:val="002D376C"/>
    <w:rPr>
      <w:rFonts w:ascii="Arial" w:hAnsi="Arial" w:cs="Arial"/>
      <w:b/>
      <w:lang w:val="en-GB" w:eastAsia="en-US"/>
    </w:rPr>
  </w:style>
  <w:style w:type="paragraph" w:customStyle="1" w:styleId="ColorfulList-Accent11">
    <w:name w:val="Colorful List - Accent 11"/>
    <w:basedOn w:val="a1"/>
    <w:uiPriority w:val="34"/>
    <w:qFormat/>
    <w:rsid w:val="002D37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376C"/>
    <w:rPr>
      <w:rFonts w:eastAsia="Batang"/>
      <w:lang w:val="en-GB" w:eastAsia="en-US"/>
    </w:rPr>
  </w:style>
  <w:style w:type="paragraph" w:customStyle="1" w:styleId="11c">
    <w:name w:val="修订11"/>
    <w:hidden/>
    <w:semiHidden/>
    <w:qFormat/>
    <w:rsid w:val="002D376C"/>
    <w:rPr>
      <w:rFonts w:eastAsia="Batang"/>
      <w:lang w:val="en-GB" w:eastAsia="en-US"/>
    </w:rPr>
  </w:style>
  <w:style w:type="paragraph" w:customStyle="1" w:styleId="1fc">
    <w:name w:val="正文1"/>
    <w:qFormat/>
    <w:rsid w:val="002D376C"/>
    <w:pPr>
      <w:jc w:val="both"/>
    </w:pPr>
    <w:rPr>
      <w:rFonts w:ascii="宋体" w:hAnsi="宋体" w:cs="宋体"/>
      <w:kern w:val="2"/>
      <w:sz w:val="21"/>
      <w:szCs w:val="21"/>
    </w:rPr>
  </w:style>
  <w:style w:type="paragraph" w:customStyle="1" w:styleId="font5">
    <w:name w:val="font5"/>
    <w:basedOn w:val="a1"/>
    <w:qFormat/>
    <w:rsid w:val="002D37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2D37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2D37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2D37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2D37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2D37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2D3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2D37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2D37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2D37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2D3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2D37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2D37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2D37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rsid w:val="002D376C"/>
    <w:pPr>
      <w:spacing w:after="0"/>
    </w:pPr>
    <w:rPr>
      <w:rFonts w:eastAsia="Times New Roman"/>
    </w:rPr>
  </w:style>
  <w:style w:type="paragraph" w:customStyle="1" w:styleId="Norma">
    <w:name w:val="Norma"/>
    <w:basedOn w:val="10"/>
    <w:qFormat/>
    <w:rsid w:val="002D376C"/>
    <w:pPr>
      <w:overflowPunct w:val="0"/>
      <w:autoSpaceDE w:val="0"/>
      <w:autoSpaceDN w:val="0"/>
      <w:adjustRightInd w:val="0"/>
      <w:textAlignment w:val="baseline"/>
    </w:pPr>
    <w:rPr>
      <w:rFonts w:eastAsia="Times New Roman"/>
      <w:lang w:eastAsia="en-GB"/>
    </w:rPr>
  </w:style>
  <w:style w:type="character" w:customStyle="1" w:styleId="Heading3Char1">
    <w:name w:val="Heading 3 Char1"/>
    <w:qFormat/>
    <w:rsid w:val="002D376C"/>
    <w:rPr>
      <w:rFonts w:ascii="Arial" w:hAnsi="Arial"/>
      <w:sz w:val="28"/>
      <w:lang w:eastAsia="en-US"/>
    </w:rPr>
  </w:style>
  <w:style w:type="character" w:customStyle="1" w:styleId="ZAChar">
    <w:name w:val="ZA Char"/>
    <w:basedOn w:val="a2"/>
    <w:link w:val="ZA"/>
    <w:qFormat/>
    <w:rsid w:val="002D376C"/>
    <w:rPr>
      <w:rFonts w:ascii="Arial" w:eastAsiaTheme="minorEastAsia" w:hAnsi="Arial"/>
      <w:sz w:val="40"/>
      <w:lang w:val="en-GB" w:eastAsia="en-US"/>
    </w:rPr>
  </w:style>
  <w:style w:type="paragraph" w:customStyle="1" w:styleId="tah0">
    <w:name w:val="tah"/>
    <w:basedOn w:val="a1"/>
    <w:qFormat/>
    <w:rsid w:val="002D376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477CA-F288-45BD-957F-C60DEAFAE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14</Pages>
  <Words>3440</Words>
  <Characters>19612</Characters>
  <Application>Microsoft Office Word</Application>
  <DocSecurity>0</DocSecurity>
  <Lines>163</Lines>
  <Paragraphs>46</Paragraphs>
  <ScaleCrop>false</ScaleCrop>
  <Company>3GPP Support Team</Company>
  <LinksUpToDate>false</LinksUpToDate>
  <CharactersWithSpaces>23006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Derrick (ZTE)</cp:lastModifiedBy>
  <cp:revision>62</cp:revision>
  <cp:lastPrinted>2411-12-31T15:59:00Z</cp:lastPrinted>
  <dcterms:created xsi:type="dcterms:W3CDTF">2024-04-17T01:27:00Z</dcterms:created>
  <dcterms:modified xsi:type="dcterms:W3CDTF">2024-05-13T15:45:00Z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D7A1831B7C304967A38AF5D3D542A4C7</vt:lpwstr>
  </property>
</Properties>
</file>